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7DFC6CB5" w:rsidR="00184658" w:rsidRPr="00CC75A3" w:rsidRDefault="00184658" w:rsidP="121E3B94">
      <w:pPr>
        <w:tabs>
          <w:tab w:val="right" w:pos="9972"/>
        </w:tabs>
        <w:spacing w:after="0"/>
        <w:rPr>
          <w:rFonts w:ascii="Arial" w:hAnsi="Arial" w:cs="Arial"/>
          <w:b/>
          <w:bCs/>
          <w:sz w:val="22"/>
          <w:szCs w:val="22"/>
          <w:lang w:val="de-DE"/>
        </w:rPr>
      </w:pPr>
      <w:bookmarkStart w:id="0" w:name="_Hlk495298459"/>
      <w:r w:rsidRPr="59BE80B8">
        <w:rPr>
          <w:rFonts w:ascii="Arial" w:hAnsi="Arial" w:cs="Arial"/>
          <w:b/>
          <w:bCs/>
          <w:sz w:val="22"/>
          <w:szCs w:val="22"/>
          <w:lang w:val="de-DE"/>
        </w:rPr>
        <w:t>3GPP TSG-RAN WG</w:t>
      </w:r>
      <w:r w:rsidR="006B17F5" w:rsidRPr="59BE80B8">
        <w:rPr>
          <w:rFonts w:ascii="Arial" w:hAnsi="Arial" w:cs="Arial"/>
          <w:b/>
          <w:bCs/>
          <w:sz w:val="22"/>
          <w:szCs w:val="22"/>
          <w:lang w:val="de-DE"/>
        </w:rPr>
        <w:t>4</w:t>
      </w:r>
      <w:r w:rsidRPr="59BE80B8">
        <w:rPr>
          <w:rFonts w:ascii="Arial" w:hAnsi="Arial" w:cs="Arial"/>
          <w:b/>
          <w:bCs/>
          <w:sz w:val="22"/>
          <w:szCs w:val="22"/>
          <w:lang w:val="de-DE"/>
        </w:rPr>
        <w:t xml:space="preserve"> #</w:t>
      </w:r>
      <w:r w:rsidR="00856DEB" w:rsidRPr="59BE80B8">
        <w:rPr>
          <w:rFonts w:ascii="Arial" w:hAnsi="Arial" w:cs="Arial"/>
          <w:b/>
          <w:bCs/>
          <w:sz w:val="22"/>
          <w:szCs w:val="22"/>
          <w:lang w:val="de-DE"/>
        </w:rPr>
        <w:t>1</w:t>
      </w:r>
      <w:r w:rsidR="00CE484F" w:rsidRPr="59BE80B8">
        <w:rPr>
          <w:rFonts w:ascii="Arial" w:hAnsi="Arial" w:cs="Arial"/>
          <w:b/>
          <w:bCs/>
          <w:sz w:val="22"/>
          <w:szCs w:val="22"/>
          <w:lang w:val="de-DE"/>
        </w:rPr>
        <w:t>1</w:t>
      </w:r>
      <w:r w:rsidR="00F17FDA" w:rsidRPr="59BE80B8">
        <w:rPr>
          <w:rFonts w:ascii="Arial" w:hAnsi="Arial" w:cs="Arial"/>
          <w:b/>
          <w:bCs/>
          <w:sz w:val="22"/>
          <w:szCs w:val="22"/>
          <w:lang w:val="de-DE"/>
        </w:rPr>
        <w:t>7</w:t>
      </w:r>
      <w:r>
        <w:tab/>
      </w:r>
      <w:r w:rsidR="00542458" w:rsidRPr="59BE80B8">
        <w:rPr>
          <w:rFonts w:ascii="Arial" w:hAnsi="Arial" w:cs="Arial"/>
          <w:b/>
          <w:bCs/>
          <w:sz w:val="22"/>
          <w:szCs w:val="22"/>
          <w:lang w:val="de-DE"/>
        </w:rPr>
        <w:t>R</w:t>
      </w:r>
      <w:r w:rsidR="006B17F5" w:rsidRPr="59BE80B8">
        <w:rPr>
          <w:rFonts w:ascii="Arial" w:hAnsi="Arial" w:cs="Arial"/>
          <w:b/>
          <w:bCs/>
          <w:sz w:val="22"/>
          <w:szCs w:val="22"/>
          <w:lang w:val="de-DE"/>
        </w:rPr>
        <w:t>4</w:t>
      </w:r>
      <w:r w:rsidR="00542458" w:rsidRPr="59BE80B8">
        <w:rPr>
          <w:rFonts w:ascii="Arial" w:hAnsi="Arial" w:cs="Arial"/>
          <w:b/>
          <w:bCs/>
          <w:sz w:val="22"/>
          <w:szCs w:val="22"/>
          <w:lang w:val="de-DE"/>
        </w:rPr>
        <w:t>-</w:t>
      </w:r>
      <w:r w:rsidR="00EC47B3" w:rsidRPr="59BE80B8">
        <w:rPr>
          <w:rFonts w:ascii="Arial" w:hAnsi="Arial" w:cs="Arial"/>
          <w:b/>
          <w:bCs/>
          <w:sz w:val="22"/>
          <w:szCs w:val="22"/>
          <w:lang w:val="de-DE"/>
        </w:rPr>
        <w:t>2</w:t>
      </w:r>
      <w:r w:rsidR="006F00EE" w:rsidRPr="59BE80B8">
        <w:rPr>
          <w:rFonts w:ascii="Arial" w:hAnsi="Arial" w:cs="Arial"/>
          <w:b/>
          <w:bCs/>
          <w:sz w:val="22"/>
          <w:szCs w:val="22"/>
          <w:lang w:val="de-DE"/>
        </w:rPr>
        <w:t>5</w:t>
      </w:r>
      <w:r w:rsidR="4BD9424A" w:rsidRPr="59BE80B8">
        <w:rPr>
          <w:rFonts w:ascii="Arial" w:hAnsi="Arial" w:cs="Arial"/>
          <w:b/>
          <w:bCs/>
          <w:sz w:val="22"/>
          <w:szCs w:val="22"/>
          <w:lang w:val="de-DE"/>
        </w:rPr>
        <w:t>2004</w:t>
      </w:r>
      <w:r w:rsidR="2A86CD2D" w:rsidRPr="59BE80B8">
        <w:rPr>
          <w:rFonts w:ascii="Arial" w:hAnsi="Arial" w:cs="Arial"/>
          <w:b/>
          <w:bCs/>
          <w:sz w:val="22"/>
          <w:szCs w:val="22"/>
          <w:lang w:val="de-DE"/>
        </w:rPr>
        <w:t>6</w:t>
      </w:r>
    </w:p>
    <w:p w14:paraId="11D9F0EF" w14:textId="5838D67E" w:rsidR="00C8121F" w:rsidRPr="00B56FFA" w:rsidRDefault="00F17FDA" w:rsidP="00BE2271">
      <w:pPr>
        <w:pStyle w:val="Footer"/>
        <w:tabs>
          <w:tab w:val="right" w:pos="9972"/>
        </w:tabs>
        <w:jc w:val="both"/>
        <w:rPr>
          <w:bCs/>
          <w:i w:val="0"/>
          <w:sz w:val="22"/>
        </w:rPr>
      </w:pPr>
      <w:r>
        <w:rPr>
          <w:rFonts w:cs="Arial"/>
          <w:i w:val="0"/>
          <w:sz w:val="22"/>
          <w:szCs w:val="24"/>
        </w:rPr>
        <w:t>Dallas</w:t>
      </w:r>
      <w:r w:rsidR="00DF4E9A" w:rsidRPr="00B56FFA">
        <w:rPr>
          <w:rFonts w:cs="Arial"/>
          <w:i w:val="0"/>
          <w:sz w:val="22"/>
          <w:szCs w:val="24"/>
        </w:rPr>
        <w:t xml:space="preserve">, </w:t>
      </w:r>
      <w:r>
        <w:rPr>
          <w:rFonts w:cs="Arial"/>
          <w:i w:val="0"/>
          <w:sz w:val="22"/>
          <w:szCs w:val="24"/>
        </w:rPr>
        <w:t>US</w:t>
      </w:r>
      <w:r w:rsidR="00B5258B" w:rsidRPr="00B56FFA">
        <w:rPr>
          <w:rFonts w:cs="Arial"/>
          <w:i w:val="0"/>
          <w:sz w:val="22"/>
          <w:szCs w:val="24"/>
        </w:rPr>
        <w:t xml:space="preserve">, </w:t>
      </w:r>
      <w:r>
        <w:rPr>
          <w:rFonts w:cs="Arial"/>
          <w:i w:val="0"/>
          <w:sz w:val="22"/>
          <w:szCs w:val="24"/>
        </w:rPr>
        <w:t>November</w:t>
      </w:r>
      <w:r w:rsidR="006B17F5">
        <w:rPr>
          <w:rFonts w:cs="Arial"/>
          <w:i w:val="0"/>
          <w:sz w:val="22"/>
          <w:szCs w:val="24"/>
        </w:rPr>
        <w:t xml:space="preserve"> </w:t>
      </w:r>
      <w:r w:rsidR="007F65B8">
        <w:rPr>
          <w:rFonts w:cs="Arial"/>
          <w:i w:val="0"/>
          <w:sz w:val="22"/>
          <w:szCs w:val="24"/>
        </w:rPr>
        <w:t>17</w:t>
      </w:r>
      <w:r w:rsidR="00520596">
        <w:rPr>
          <w:rFonts w:cs="Arial"/>
          <w:i w:val="0"/>
          <w:sz w:val="22"/>
          <w:szCs w:val="24"/>
        </w:rPr>
        <w:t>-</w:t>
      </w:r>
      <w:r w:rsidR="007F65B8">
        <w:rPr>
          <w:rFonts w:cs="Arial"/>
          <w:i w:val="0"/>
          <w:sz w:val="22"/>
          <w:szCs w:val="24"/>
        </w:rPr>
        <w:t>21</w:t>
      </w:r>
      <w:r w:rsidR="00E87CB1" w:rsidRPr="00B56FFA">
        <w:rPr>
          <w:rFonts w:cs="Arial"/>
          <w:i w:val="0"/>
          <w:sz w:val="22"/>
          <w:szCs w:val="24"/>
        </w:rPr>
        <w:t>, 202</w:t>
      </w:r>
      <w:r w:rsidR="00475D4F">
        <w:rPr>
          <w:rFonts w:cs="Arial"/>
          <w:i w:val="0"/>
          <w:sz w:val="22"/>
          <w:szCs w:val="24"/>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0DF0C3F5" w:rsidR="00CE5F5F" w:rsidRPr="00B56FFA" w:rsidRDefault="00CE5F5F" w:rsidP="00425D5A">
      <w:pPr>
        <w:tabs>
          <w:tab w:val="left" w:pos="1985"/>
        </w:tabs>
        <w:ind w:left="1980" w:hanging="1980"/>
        <w:rPr>
          <w:rFonts w:ascii="Arial" w:hAnsi="Arial"/>
          <w:sz w:val="22"/>
          <w:szCs w:val="22"/>
        </w:rPr>
      </w:pPr>
      <w:r w:rsidRPr="417F48AF">
        <w:rPr>
          <w:rFonts w:ascii="Arial" w:hAnsi="Arial"/>
          <w:b/>
          <w:sz w:val="22"/>
          <w:szCs w:val="22"/>
        </w:rPr>
        <w:t>Agenda item:</w:t>
      </w:r>
      <w:r w:rsidR="00F82F7C">
        <w:tab/>
      </w:r>
      <w:r w:rsidR="004E59FB">
        <w:rPr>
          <w:rFonts w:ascii="Arial" w:hAnsi="Arial"/>
          <w:sz w:val="22"/>
          <w:szCs w:val="22"/>
        </w:rPr>
        <w:t>8.</w:t>
      </w:r>
      <w:r w:rsidR="00E77F3A">
        <w:rPr>
          <w:rFonts w:ascii="Arial" w:hAnsi="Arial"/>
          <w:sz w:val="22"/>
          <w:szCs w:val="22"/>
        </w:rPr>
        <w:t>12</w:t>
      </w:r>
      <w:r w:rsidR="00B753F9">
        <w:rPr>
          <w:rFonts w:ascii="Arial" w:hAnsi="Arial"/>
          <w:sz w:val="22"/>
          <w:szCs w:val="22"/>
        </w:rPr>
        <w:t>.2.3</w:t>
      </w:r>
      <w:r w:rsidR="000B0F61">
        <w:rPr>
          <w:rFonts w:ascii="Arial" w:hAnsi="Arial"/>
          <w:sz w:val="22"/>
          <w:szCs w:val="22"/>
        </w:rPr>
        <w:tab/>
      </w:r>
      <w:r w:rsidR="000B0F61">
        <w:rPr>
          <w:rFonts w:ascii="Arial" w:hAnsi="Arial"/>
          <w:sz w:val="22"/>
          <w:szCs w:val="22"/>
        </w:rPr>
        <w:tab/>
      </w:r>
      <w:proofErr w:type="spellStart"/>
      <w:r w:rsidR="00436ABB">
        <w:rPr>
          <w:rFonts w:ascii="Arial" w:hAnsi="Arial"/>
          <w:sz w:val="22"/>
          <w:szCs w:val="22"/>
        </w:rPr>
        <w:t>Demod</w:t>
      </w:r>
      <w:proofErr w:type="spellEnd"/>
      <w:r w:rsidR="00436ABB">
        <w:rPr>
          <w:rFonts w:ascii="Arial" w:hAnsi="Arial"/>
          <w:sz w:val="22"/>
          <w:szCs w:val="22"/>
        </w:rPr>
        <w:t xml:space="preserve"> spec</w:t>
      </w:r>
      <w:r w:rsidR="00E77F3A">
        <w:rPr>
          <w:rFonts w:ascii="Arial" w:hAnsi="Arial"/>
          <w:sz w:val="22"/>
          <w:szCs w:val="22"/>
        </w:rPr>
        <w:t xml:space="preserve"> </w:t>
      </w:r>
      <w:r w:rsidR="000B0F61">
        <w:rPr>
          <w:rFonts w:ascii="Arial" w:hAnsi="Arial"/>
          <w:sz w:val="22"/>
          <w:szCs w:val="22"/>
        </w:rPr>
        <w:t xml:space="preserve"> </w:t>
      </w:r>
    </w:p>
    <w:p w14:paraId="41F022EE" w14:textId="7BDD5CE7" w:rsidR="00CE5F5F" w:rsidRDefault="00CE5F5F" w:rsidP="00CE5F5F">
      <w:pPr>
        <w:tabs>
          <w:tab w:val="left" w:pos="1985"/>
        </w:tabs>
        <w:rPr>
          <w:rFonts w:ascii="Arial" w:hAnsi="Arial"/>
          <w:sz w:val="22"/>
          <w:szCs w:val="22"/>
        </w:rPr>
      </w:pPr>
      <w:r w:rsidRPr="00B56FFA">
        <w:rPr>
          <w:rFonts w:ascii="Arial" w:hAnsi="Arial"/>
          <w:b/>
          <w:sz w:val="22"/>
        </w:rPr>
        <w:t>Source:</w:t>
      </w:r>
      <w:r w:rsidR="00F82F7C">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10C5A3FF" w14:textId="2D484763" w:rsidR="00F82F7C" w:rsidRPr="00CF3102" w:rsidRDefault="00F82F7C" w:rsidP="00CE5F5F">
      <w:pPr>
        <w:tabs>
          <w:tab w:val="left" w:pos="1985"/>
        </w:tabs>
        <w:rPr>
          <w:rFonts w:ascii="Arial" w:hAnsi="Arial"/>
          <w:sz w:val="22"/>
          <w:szCs w:val="22"/>
        </w:rPr>
      </w:pPr>
      <w:r w:rsidRPr="721071A0">
        <w:rPr>
          <w:rFonts w:ascii="Arial" w:hAnsi="Arial"/>
          <w:b/>
          <w:bCs/>
          <w:sz w:val="22"/>
          <w:szCs w:val="22"/>
        </w:rPr>
        <w:t>Title:</w:t>
      </w:r>
      <w:r>
        <w:tab/>
      </w:r>
      <w:r w:rsidR="00B6364A" w:rsidRPr="721071A0">
        <w:rPr>
          <w:rFonts w:ascii="Arial" w:hAnsi="Arial"/>
          <w:sz w:val="22"/>
          <w:szCs w:val="22"/>
        </w:rPr>
        <w:t>Further comments o</w:t>
      </w:r>
      <w:r w:rsidRPr="721071A0">
        <w:rPr>
          <w:rFonts w:ascii="Arial" w:hAnsi="Arial"/>
          <w:sz w:val="22"/>
          <w:szCs w:val="22"/>
        </w:rPr>
        <w:t xml:space="preserve">n </w:t>
      </w:r>
      <w:r w:rsidR="00844ED1" w:rsidRPr="721071A0">
        <w:rPr>
          <w:rFonts w:ascii="Arial" w:hAnsi="Arial"/>
          <w:sz w:val="22"/>
          <w:szCs w:val="22"/>
        </w:rPr>
        <w:t>RAN4 operational efficiency</w:t>
      </w:r>
      <w:r w:rsidR="5B4944A4" w:rsidRPr="721071A0">
        <w:rPr>
          <w:rFonts w:ascii="Arial" w:hAnsi="Arial"/>
          <w:sz w:val="22"/>
          <w:szCs w:val="22"/>
        </w:rPr>
        <w:t xml:space="preserve"> for </w:t>
      </w:r>
      <w:proofErr w:type="spellStart"/>
      <w:r w:rsidR="5B4944A4" w:rsidRPr="721071A0">
        <w:rPr>
          <w:rFonts w:ascii="Arial" w:hAnsi="Arial"/>
          <w:sz w:val="22"/>
          <w:szCs w:val="22"/>
        </w:rPr>
        <w:t>Demod</w:t>
      </w:r>
      <w:proofErr w:type="spellEnd"/>
    </w:p>
    <w:bookmarkEnd w:id="0"/>
    <w:p w14:paraId="2C0EDD71" w14:textId="552596C9" w:rsidR="0045039C" w:rsidRPr="00B56FFA" w:rsidRDefault="0045039C" w:rsidP="0045039C">
      <w:pPr>
        <w:ind w:left="1988" w:hanging="1988"/>
        <w:rPr>
          <w:rFonts w:ascii="Arial" w:hAnsi="Arial"/>
          <w:sz w:val="22"/>
        </w:rPr>
      </w:pPr>
      <w:r w:rsidRPr="00B56FFA">
        <w:rPr>
          <w:rFonts w:ascii="Arial" w:hAnsi="Arial"/>
          <w:b/>
          <w:sz w:val="22"/>
        </w:rPr>
        <w:t>Document for:</w:t>
      </w:r>
      <w:r w:rsidR="00F82F7C">
        <w:rPr>
          <w:rFonts w:ascii="Arial" w:hAnsi="Arial"/>
          <w:sz w:val="22"/>
        </w:rPr>
        <w:tab/>
      </w:r>
      <w:r w:rsidRPr="00B56FFA">
        <w:rPr>
          <w:rFonts w:ascii="Arial" w:hAnsi="Arial"/>
          <w:sz w:val="22"/>
        </w:rPr>
        <w:t>Discussion</w:t>
      </w:r>
    </w:p>
    <w:p w14:paraId="62CC69E9" w14:textId="324E9CFF" w:rsidR="00643736" w:rsidRDefault="00B524B6" w:rsidP="00D66E08">
      <w:pPr>
        <w:pStyle w:val="Heading1"/>
        <w:rPr>
          <w:lang w:val="en-US"/>
        </w:rPr>
      </w:pPr>
      <w:bookmarkStart w:id="1" w:name="_Ref207786602"/>
      <w:r w:rsidRPr="00B56FFA">
        <w:rPr>
          <w:lang w:val="en-US"/>
        </w:rPr>
        <w:t>Introduction</w:t>
      </w:r>
      <w:bookmarkEnd w:id="1"/>
    </w:p>
    <w:p w14:paraId="49C6067D" w14:textId="568252D5" w:rsidR="00D07730" w:rsidRPr="00D07730" w:rsidRDefault="00896206" w:rsidP="00AC3D31">
      <w:r>
        <w:t xml:space="preserve">The 6G study item was approved in RAN #108 </w:t>
      </w:r>
      <w:r>
        <w:fldChar w:fldCharType="begin"/>
      </w:r>
      <w:r>
        <w:instrText xml:space="preserve"> REF _Ref207786612 \r \h </w:instrText>
      </w:r>
      <w:r>
        <w:fldChar w:fldCharType="separate"/>
      </w:r>
      <w:r w:rsidR="00A5430D">
        <w:t>[1]</w:t>
      </w:r>
      <w:r>
        <w:fldChar w:fldCharType="end"/>
      </w:r>
      <w:r>
        <w:t xml:space="preserve">. </w:t>
      </w:r>
      <w:r w:rsidR="00AC3D31">
        <w:t xml:space="preserve">One important topic from a RAN4 point of view is to improve the operational efficiency in RAN4. The discussion was initiated in RAN4 #116bis and a way forward was agreed in </w:t>
      </w:r>
      <w:r w:rsidR="00424CA5">
        <w:fldChar w:fldCharType="begin"/>
      </w:r>
      <w:r w:rsidR="00424CA5">
        <w:instrText xml:space="preserve"> REF _Ref212720005 \r \h </w:instrText>
      </w:r>
      <w:r w:rsidR="00424CA5">
        <w:fldChar w:fldCharType="separate"/>
      </w:r>
      <w:r w:rsidR="00424CA5">
        <w:t>[2]</w:t>
      </w:r>
      <w:r w:rsidR="00424CA5">
        <w:fldChar w:fldCharType="end"/>
      </w:r>
    </w:p>
    <w:p w14:paraId="6BD90A81" w14:textId="483DB1C5" w:rsidR="00AF39DD" w:rsidRPr="00AF39DD" w:rsidRDefault="00AF39DD" w:rsidP="00AF39DD">
      <w:pPr>
        <w:contextualSpacing/>
        <w:rPr>
          <w:color w:val="000000" w:themeColor="text1"/>
        </w:rPr>
      </w:pPr>
      <w:r>
        <w:t xml:space="preserve">In this contribution, we </w:t>
      </w:r>
      <w:r w:rsidR="00AC3D31">
        <w:t xml:space="preserve">continue to discuss topics related to RAN4 operation efficiency for </w:t>
      </w:r>
      <w:proofErr w:type="spellStart"/>
      <w:r w:rsidR="00AC3D31">
        <w:t>demod</w:t>
      </w:r>
      <w:proofErr w:type="spellEnd"/>
      <w:r w:rsidR="00AC3D31">
        <w:t xml:space="preserve">. </w:t>
      </w:r>
    </w:p>
    <w:p w14:paraId="799F13CF" w14:textId="2353AAB2" w:rsidR="00E52B9C" w:rsidRDefault="00045783" w:rsidP="00E52B9C">
      <w:pPr>
        <w:pStyle w:val="Heading1"/>
        <w:rPr>
          <w:lang w:val="en-US"/>
        </w:rPr>
      </w:pPr>
      <w:r>
        <w:rPr>
          <w:lang w:val="en-US"/>
        </w:rPr>
        <w:t>Views</w:t>
      </w:r>
      <w:r w:rsidR="0095047B">
        <w:rPr>
          <w:lang w:val="en-US"/>
        </w:rPr>
        <w:t xml:space="preserve"> </w:t>
      </w:r>
      <w:r w:rsidR="00753C38">
        <w:rPr>
          <w:lang w:val="en-US"/>
        </w:rPr>
        <w:t>on</w:t>
      </w:r>
      <w:r w:rsidR="0095047B">
        <w:rPr>
          <w:lang w:val="en-US"/>
        </w:rPr>
        <w:t xml:space="preserve"> </w:t>
      </w:r>
      <w:bookmarkStart w:id="2" w:name="_Ref92297796"/>
      <w:r w:rsidR="00844ED1">
        <w:rPr>
          <w:lang w:val="en-US"/>
        </w:rPr>
        <w:t xml:space="preserve">the Operation Efficiency </w:t>
      </w:r>
      <w:r w:rsidR="007041D3">
        <w:rPr>
          <w:lang w:val="en-US"/>
        </w:rPr>
        <w:t xml:space="preserve">for </w:t>
      </w:r>
      <w:proofErr w:type="spellStart"/>
      <w:r w:rsidR="007041D3">
        <w:rPr>
          <w:lang w:val="en-US"/>
        </w:rPr>
        <w:t>Demod</w:t>
      </w:r>
      <w:proofErr w:type="spellEnd"/>
    </w:p>
    <w:p w14:paraId="4B1BBF9A" w14:textId="2EED58F5" w:rsidR="00934D3E" w:rsidRPr="0003752D" w:rsidRDefault="003B323F" w:rsidP="00F35A2D">
      <w:pPr>
        <w:pStyle w:val="Heading2"/>
      </w:pPr>
      <w:r w:rsidRPr="00F35A2D">
        <w:t>6G Performance Requirements Specification Structure</w:t>
      </w:r>
    </w:p>
    <w:p w14:paraId="77BAB28F" w14:textId="77777777" w:rsidR="00C84511" w:rsidRDefault="00C84511" w:rsidP="003B323F">
      <w:pPr>
        <w:rPr>
          <w:lang w:eastAsia="zh-CN"/>
        </w:rPr>
      </w:pPr>
      <w:r>
        <w:rPr>
          <w:lang w:eastAsia="zh-CN"/>
        </w:rPr>
        <w:t xml:space="preserve">The relevant issues from </w:t>
      </w:r>
      <w:proofErr w:type="gramStart"/>
      <w:r>
        <w:rPr>
          <w:lang w:eastAsia="zh-CN"/>
        </w:rPr>
        <w:t>the WF</w:t>
      </w:r>
      <w:proofErr w:type="gramEnd"/>
      <w:r>
        <w:rPr>
          <w:lang w:eastAsia="zh-CN"/>
        </w:rPr>
        <w:t xml:space="preserve"> [2] related to the structure of the Performance Requirements specification are </w:t>
      </w:r>
      <w:proofErr w:type="gramStart"/>
      <w:r>
        <w:rPr>
          <w:lang w:eastAsia="zh-CN"/>
        </w:rPr>
        <w:t>pasted</w:t>
      </w:r>
      <w:proofErr w:type="gramEnd"/>
      <w:r>
        <w:rPr>
          <w:lang w:eastAsia="zh-CN"/>
        </w:rPr>
        <w:t xml:space="preserve"> in this section.</w:t>
      </w:r>
    </w:p>
    <w:p w14:paraId="47728E55" w14:textId="29425FCF" w:rsidR="003B323F" w:rsidRPr="00F35A2D" w:rsidRDefault="00C84511" w:rsidP="003B323F">
      <w:pPr>
        <w:rPr>
          <w:lang w:eastAsia="zh-CN"/>
        </w:rPr>
      </w:pPr>
      <w:r w:rsidRPr="00F35A2D">
        <w:rPr>
          <w:noProof/>
          <w:color w:val="7030A0"/>
          <w:lang w:val="en-GB"/>
        </w:rPr>
        <mc:AlternateContent>
          <mc:Choice Requires="wps">
            <w:drawing>
              <wp:anchor distT="0" distB="0" distL="114300" distR="114300" simplePos="0" relativeHeight="251658240" behindDoc="0" locked="0" layoutInCell="1" allowOverlap="1" wp14:anchorId="5AB3F042" wp14:editId="44150D83">
                <wp:simplePos x="0" y="0"/>
                <wp:positionH relativeFrom="margin">
                  <wp:posOffset>0</wp:posOffset>
                </wp:positionH>
                <wp:positionV relativeFrom="paragraph">
                  <wp:posOffset>219710</wp:posOffset>
                </wp:positionV>
                <wp:extent cx="6297930" cy="1404620"/>
                <wp:effectExtent l="0" t="0" r="26670" b="11430"/>
                <wp:wrapTopAndBottom/>
                <wp:docPr id="52092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7930" cy="1404620"/>
                        </a:xfrm>
                        <a:prstGeom prst="rect">
                          <a:avLst/>
                        </a:prstGeom>
                        <a:solidFill>
                          <a:srgbClr val="FFFFFF"/>
                        </a:solidFill>
                        <a:ln w="9525">
                          <a:solidFill>
                            <a:srgbClr val="000000"/>
                          </a:solidFill>
                          <a:miter lim="800000"/>
                          <a:headEnd/>
                          <a:tailEnd/>
                        </a:ln>
                      </wps:spPr>
                      <wps:txbx>
                        <w:txbxContent>
                          <w:p w14:paraId="7127B6A5" w14:textId="77777777" w:rsidR="00C84511" w:rsidRPr="00DE421D" w:rsidRDefault="00C84511" w:rsidP="00C84511">
                            <w:pPr>
                              <w:rPr>
                                <w:b/>
                                <w:i/>
                                <w:iCs/>
                                <w:u w:val="single"/>
                                <w:lang w:eastAsia="zh-CN"/>
                              </w:rPr>
                            </w:pPr>
                            <w:r w:rsidRPr="00DE421D">
                              <w:rPr>
                                <w:b/>
                                <w:i/>
                                <w:iCs/>
                                <w:u w:val="single"/>
                                <w:lang w:eastAsia="zh-CN"/>
                              </w:rPr>
                              <w:t>Issue 3-1-2: Band-Combination Handling and Tool Support</w:t>
                            </w:r>
                          </w:p>
                          <w:p w14:paraId="1B96CD5B" w14:textId="77777777" w:rsidR="00C84511" w:rsidRPr="00DE421D" w:rsidRDefault="00C84511" w:rsidP="00C84511">
                            <w:pPr>
                              <w:ind w:leftChars="100" w:left="200"/>
                              <w:rPr>
                                <w:i/>
                                <w:iCs/>
                                <w:lang w:eastAsia="zh-CN"/>
                              </w:rPr>
                            </w:pPr>
                            <w:r w:rsidRPr="00DE421D">
                              <w:rPr>
                                <w:i/>
                                <w:iCs/>
                                <w:lang w:eastAsia="zh-CN"/>
                              </w:rPr>
                              <w:t xml:space="preserve">Conclusions: </w:t>
                            </w:r>
                          </w:p>
                          <w:p w14:paraId="0350E7D1" w14:textId="77777777" w:rsidR="00C84511" w:rsidRPr="00DE421D" w:rsidRDefault="00C84511" w:rsidP="00C84511">
                            <w:pPr>
                              <w:pStyle w:val="ListParagraph"/>
                              <w:numPr>
                                <w:ilvl w:val="1"/>
                                <w:numId w:val="47"/>
                              </w:numPr>
                              <w:overflowPunct w:val="0"/>
                              <w:autoSpaceDE w:val="0"/>
                              <w:autoSpaceDN w:val="0"/>
                              <w:adjustRightInd w:val="0"/>
                              <w:spacing w:after="180"/>
                              <w:textAlignment w:val="baseline"/>
                              <w:rPr>
                                <w:i/>
                                <w:iCs/>
                                <w:lang w:eastAsia="zh-CN"/>
                              </w:rPr>
                            </w:pPr>
                            <w:r w:rsidRPr="00DE421D">
                              <w:rPr>
                                <w:i/>
                                <w:iCs/>
                                <w:lang w:eastAsia="zh-CN"/>
                              </w:rPr>
                              <w:t xml:space="preserve">Companies are encouraged to </w:t>
                            </w:r>
                          </w:p>
                          <w:p w14:paraId="2ED4A905" w14:textId="05E73F63" w:rsidR="00C84511" w:rsidRPr="00E87E85" w:rsidRDefault="00C84511" w:rsidP="00C84511">
                            <w:pPr>
                              <w:pStyle w:val="ListParagraph"/>
                              <w:numPr>
                                <w:ilvl w:val="2"/>
                                <w:numId w:val="47"/>
                              </w:numPr>
                              <w:overflowPunct w:val="0"/>
                              <w:autoSpaceDE w:val="0"/>
                              <w:autoSpaceDN w:val="0"/>
                              <w:adjustRightInd w:val="0"/>
                              <w:spacing w:after="180"/>
                              <w:textAlignment w:val="baseline"/>
                              <w:rPr>
                                <w:i/>
                                <w:iCs/>
                                <w:lang w:eastAsia="zh-CN"/>
                              </w:rPr>
                            </w:pPr>
                            <w:r w:rsidRPr="00DE421D">
                              <w:rPr>
                                <w:i/>
                                <w:iCs/>
                                <w:lang w:eastAsia="zh-CN"/>
                              </w:rPr>
                              <w:t xml:space="preserve">Study how to incorporate this database into RAN4 specification and meeting handling like CR process, </w:t>
                            </w:r>
                            <w:proofErr w:type="spellStart"/>
                            <w:r w:rsidRPr="00DE421D">
                              <w:rPr>
                                <w:i/>
                                <w:iCs/>
                                <w:lang w:eastAsia="zh-CN"/>
                              </w:rPr>
                              <w:t>etc</w:t>
                            </w:r>
                            <w:proofErr w:type="spellEnd"/>
                          </w:p>
                          <w:p w14:paraId="2F64E9FA" w14:textId="77777777" w:rsidR="00C84511" w:rsidRPr="00DE421D" w:rsidRDefault="00C84511" w:rsidP="00C84511">
                            <w:pPr>
                              <w:rPr>
                                <w:b/>
                                <w:i/>
                                <w:iCs/>
                                <w:u w:val="single"/>
                                <w:lang w:eastAsia="ko-KR"/>
                              </w:rPr>
                            </w:pPr>
                            <w:r w:rsidRPr="00DE421D">
                              <w:rPr>
                                <w:b/>
                                <w:i/>
                                <w:iCs/>
                                <w:u w:val="single"/>
                                <w:lang w:eastAsia="ko-KR"/>
                              </w:rPr>
                              <w:t>Issue 1-1-5: Issues on Performance or Demodulation Specifications</w:t>
                            </w:r>
                          </w:p>
                          <w:p w14:paraId="4D70E866" w14:textId="77777777" w:rsidR="00C84511" w:rsidRPr="00DE421D" w:rsidRDefault="00C84511" w:rsidP="00C84511">
                            <w:pPr>
                              <w:pStyle w:val="ListParagraph"/>
                              <w:numPr>
                                <w:ilvl w:val="0"/>
                                <w:numId w:val="12"/>
                              </w:numPr>
                              <w:spacing w:after="120"/>
                              <w:ind w:leftChars="280" w:left="920"/>
                              <w:jc w:val="left"/>
                              <w:rPr>
                                <w:rFonts w:eastAsia="SimSun"/>
                                <w:i/>
                                <w:iCs/>
                                <w:szCs w:val="24"/>
                                <w:lang w:eastAsia="zh-CN"/>
                              </w:rPr>
                            </w:pPr>
                            <w:r w:rsidRPr="00DE421D">
                              <w:rPr>
                                <w:rFonts w:eastAsia="SimSun"/>
                                <w:i/>
                                <w:iCs/>
                                <w:szCs w:val="24"/>
                                <w:lang w:eastAsia="zh-CN"/>
                              </w:rPr>
                              <w:t>Observed issues</w:t>
                            </w:r>
                          </w:p>
                          <w:p w14:paraId="7F905CF4" w14:textId="77777777" w:rsidR="00C84511" w:rsidRPr="00DE421D" w:rsidRDefault="00C84511" w:rsidP="00C84511">
                            <w:pPr>
                              <w:pStyle w:val="ListParagraph"/>
                              <w:numPr>
                                <w:ilvl w:val="1"/>
                                <w:numId w:val="12"/>
                              </w:numPr>
                              <w:spacing w:after="120"/>
                              <w:ind w:leftChars="640" w:left="1640"/>
                              <w:jc w:val="left"/>
                              <w:rPr>
                                <w:rFonts w:eastAsia="SimSun"/>
                                <w:i/>
                                <w:iCs/>
                                <w:szCs w:val="24"/>
                                <w:lang w:eastAsia="zh-CN"/>
                              </w:rPr>
                            </w:pPr>
                            <w:r w:rsidRPr="00DE421D">
                              <w:rPr>
                                <w:rFonts w:eastAsia="SimSun"/>
                                <w:i/>
                                <w:iCs/>
                                <w:szCs w:val="24"/>
                                <w:lang w:eastAsia="zh-CN"/>
                              </w:rPr>
                              <w:t>Issue 1: In the 5G BS demodulation performance specifications, applicability of certain requirements is not explicitly linked to the support of the corresponding features.</w:t>
                            </w:r>
                          </w:p>
                          <w:p w14:paraId="37D59C03" w14:textId="66A6D4E6" w:rsidR="00C84511" w:rsidRPr="00E87E85" w:rsidRDefault="00C84511" w:rsidP="00C84511">
                            <w:pPr>
                              <w:pStyle w:val="ListParagraph"/>
                              <w:numPr>
                                <w:ilvl w:val="1"/>
                                <w:numId w:val="12"/>
                              </w:numPr>
                              <w:spacing w:after="120"/>
                              <w:ind w:leftChars="640" w:left="1640"/>
                              <w:jc w:val="left"/>
                              <w:rPr>
                                <w:rFonts w:eastAsia="SimSun"/>
                                <w:i/>
                                <w:iCs/>
                                <w:szCs w:val="24"/>
                                <w:lang w:eastAsia="zh-CN"/>
                              </w:rPr>
                            </w:pPr>
                            <w:r w:rsidRPr="00DE421D">
                              <w:rPr>
                                <w:rFonts w:eastAsia="SimSun"/>
                                <w:i/>
                                <w:iCs/>
                                <w:szCs w:val="24"/>
                                <w:lang w:eastAsia="zh-CN"/>
                              </w:rPr>
                              <w:t>Issue 2: The current structure of applicability rules in TS 38.101-4 is fragmented and inconsistent across device types</w:t>
                            </w:r>
                          </w:p>
                          <w:p w14:paraId="18CEF45C" w14:textId="77777777" w:rsidR="00C84511" w:rsidRPr="000538CC" w:rsidRDefault="00C84511" w:rsidP="00C84511">
                            <w:pPr>
                              <w:rPr>
                                <w:b/>
                                <w:i/>
                                <w:iCs/>
                                <w:u w:val="single"/>
                                <w:lang w:eastAsia="ko-KR"/>
                              </w:rPr>
                            </w:pPr>
                            <w:r w:rsidRPr="000538CC">
                              <w:rPr>
                                <w:b/>
                                <w:i/>
                                <w:iCs/>
                                <w:u w:val="single"/>
                                <w:lang w:eastAsia="ko-KR"/>
                              </w:rPr>
                              <w:t>Issue 3-4: Perf/</w:t>
                            </w:r>
                            <w:proofErr w:type="spellStart"/>
                            <w:r w:rsidRPr="000538CC">
                              <w:rPr>
                                <w:b/>
                                <w:i/>
                                <w:iCs/>
                                <w:u w:val="single"/>
                                <w:lang w:eastAsia="ko-KR"/>
                              </w:rPr>
                              <w:t>Demod</w:t>
                            </w:r>
                            <w:proofErr w:type="spellEnd"/>
                            <w:r w:rsidRPr="000538CC">
                              <w:rPr>
                                <w:b/>
                                <w:i/>
                                <w:iCs/>
                                <w:u w:val="single"/>
                                <w:lang w:eastAsia="ko-KR"/>
                              </w:rPr>
                              <w:t xml:space="preserve"> specs improvements</w:t>
                            </w:r>
                          </w:p>
                          <w:p w14:paraId="56813C05" w14:textId="77777777" w:rsidR="00C84511" w:rsidRPr="000538CC" w:rsidRDefault="00C84511" w:rsidP="00C84511">
                            <w:pPr>
                              <w:pStyle w:val="ListParagraph"/>
                              <w:numPr>
                                <w:ilvl w:val="0"/>
                                <w:numId w:val="12"/>
                              </w:numPr>
                              <w:spacing w:after="120"/>
                              <w:ind w:left="720"/>
                              <w:jc w:val="left"/>
                              <w:rPr>
                                <w:rFonts w:eastAsia="SimSun"/>
                                <w:i/>
                                <w:iCs/>
                                <w:szCs w:val="24"/>
                                <w:lang w:eastAsia="zh-CN"/>
                              </w:rPr>
                            </w:pPr>
                            <w:r w:rsidRPr="000538CC">
                              <w:rPr>
                                <w:rFonts w:eastAsia="SimSun"/>
                                <w:i/>
                                <w:iCs/>
                                <w:szCs w:val="24"/>
                                <w:lang w:eastAsia="zh-CN"/>
                              </w:rPr>
                              <w:t>Proposals</w:t>
                            </w:r>
                          </w:p>
                          <w:p w14:paraId="36E87A69" w14:textId="77777777" w:rsidR="00C84511" w:rsidRPr="000538CC" w:rsidRDefault="00C84511" w:rsidP="00C84511">
                            <w:pPr>
                              <w:pStyle w:val="ListParagraph"/>
                              <w:numPr>
                                <w:ilvl w:val="1"/>
                                <w:numId w:val="12"/>
                              </w:numPr>
                              <w:overflowPunct w:val="0"/>
                              <w:autoSpaceDE w:val="0"/>
                              <w:autoSpaceDN w:val="0"/>
                              <w:adjustRightInd w:val="0"/>
                              <w:spacing w:after="120"/>
                              <w:jc w:val="left"/>
                              <w:textAlignment w:val="baseline"/>
                              <w:rPr>
                                <w:rFonts w:eastAsia="SimSun"/>
                                <w:i/>
                                <w:iCs/>
                                <w:szCs w:val="24"/>
                                <w:lang w:eastAsia="zh-CN"/>
                              </w:rPr>
                            </w:pPr>
                            <w:r w:rsidRPr="000538CC">
                              <w:rPr>
                                <w:rFonts w:eastAsia="SimSun"/>
                                <w:i/>
                                <w:iCs/>
                                <w:szCs w:val="24"/>
                                <w:lang w:eastAsia="zh-CN"/>
                              </w:rPr>
                              <w:t>Proposal 1: Replacing broad applicability statements with clear, centralized mappings of test coverage. This would enhance consistency and reduce ambiguity across device types and configurations.</w:t>
                            </w:r>
                          </w:p>
                          <w:p w14:paraId="0FACEBE2" w14:textId="77777777" w:rsidR="00C84511" w:rsidRPr="000538CC" w:rsidRDefault="00C84511" w:rsidP="00C84511">
                            <w:pPr>
                              <w:pStyle w:val="ListParagraph"/>
                              <w:numPr>
                                <w:ilvl w:val="1"/>
                                <w:numId w:val="12"/>
                              </w:numPr>
                              <w:overflowPunct w:val="0"/>
                              <w:autoSpaceDE w:val="0"/>
                              <w:autoSpaceDN w:val="0"/>
                              <w:adjustRightInd w:val="0"/>
                              <w:spacing w:after="120"/>
                              <w:jc w:val="left"/>
                              <w:textAlignment w:val="baseline"/>
                              <w:rPr>
                                <w:rFonts w:eastAsia="SimSun"/>
                                <w:i/>
                                <w:iCs/>
                                <w:szCs w:val="24"/>
                                <w:lang w:eastAsia="zh-CN"/>
                              </w:rPr>
                            </w:pPr>
                            <w:r w:rsidRPr="000538CC">
                              <w:rPr>
                                <w:rFonts w:eastAsia="SimSun"/>
                                <w:i/>
                                <w:iCs/>
                                <w:szCs w:val="24"/>
                                <w:lang w:eastAsia="zh-CN"/>
                              </w:rPr>
                              <w:t>Proposal 3: FRC table improvements considering</w:t>
                            </w:r>
                          </w:p>
                          <w:p w14:paraId="77E1F97E" w14:textId="77777777" w:rsidR="00C84511" w:rsidRPr="000538CC" w:rsidRDefault="00C84511" w:rsidP="00C84511">
                            <w:pPr>
                              <w:pStyle w:val="ListParagraph"/>
                              <w:numPr>
                                <w:ilvl w:val="2"/>
                                <w:numId w:val="12"/>
                              </w:numPr>
                              <w:overflowPunct w:val="0"/>
                              <w:autoSpaceDE w:val="0"/>
                              <w:autoSpaceDN w:val="0"/>
                              <w:adjustRightInd w:val="0"/>
                              <w:spacing w:after="120"/>
                              <w:jc w:val="left"/>
                              <w:textAlignment w:val="baseline"/>
                              <w:rPr>
                                <w:rFonts w:eastAsia="SimSun"/>
                                <w:i/>
                                <w:iCs/>
                                <w:szCs w:val="24"/>
                                <w:lang w:eastAsia="zh-CN"/>
                              </w:rPr>
                            </w:pPr>
                            <w:r w:rsidRPr="000538CC">
                              <w:rPr>
                                <w:rFonts w:eastAsia="SimSun"/>
                                <w:i/>
                                <w:iCs/>
                                <w:szCs w:val="24"/>
                                <w:lang w:eastAsia="zh-CN"/>
                              </w:rPr>
                              <w:t>necessary configuration and avoid derived information</w:t>
                            </w:r>
                          </w:p>
                          <w:p w14:paraId="102FC6E3" w14:textId="6BE02FA8" w:rsidR="00C84511" w:rsidRPr="00E87E85" w:rsidRDefault="00C84511" w:rsidP="000538CC">
                            <w:pPr>
                              <w:pStyle w:val="ListParagraph"/>
                              <w:numPr>
                                <w:ilvl w:val="2"/>
                                <w:numId w:val="12"/>
                              </w:numPr>
                              <w:spacing w:after="120"/>
                              <w:jc w:val="left"/>
                              <w:rPr>
                                <w:i/>
                                <w:iCs/>
                                <w:szCs w:val="24"/>
                                <w:lang w:eastAsia="zh-CN"/>
                              </w:rPr>
                            </w:pPr>
                            <w:r w:rsidRPr="000538CC">
                              <w:rPr>
                                <w:rFonts w:eastAsia="SimSun"/>
                                <w:i/>
                                <w:iCs/>
                                <w:szCs w:val="24"/>
                                <w:lang w:eastAsia="zh-CN"/>
                              </w:rPr>
                              <w:t>methodology to generate FRC table efficiently</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type w14:anchorId="5AB3F042" id="_x0000_t202" coordsize="21600,21600" o:spt="202" path="m,l,21600r21600,l21600,xe">
                <v:stroke joinstyle="miter"/>
                <v:path gradientshapeok="t" o:connecttype="rect"/>
              </v:shapetype>
              <v:shape id="Text Box 2" o:spid="_x0000_s1026" type="#_x0000_t202" style="position:absolute;left:0;text-align:left;margin-left:0;margin-top:17.3pt;width:495.9pt;height:110.6pt;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ST/EgIAACAEAAAOAAAAZHJzL2Uyb0RvYy54bWysk99v2yAQx98n7X9AvC92siRt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">
                <v:textbox style="mso-fit-shape-to-text:t">
                  <w:txbxContent>
                    <w:p w14:paraId="7127B6A5" w14:textId="77777777" w:rsidR="00C84511" w:rsidRPr="00DE421D" w:rsidRDefault="00C84511" w:rsidP="00C84511">
                      <w:pPr>
                        <w:rPr>
                          <w:b/>
                          <w:i/>
                          <w:iCs/>
                          <w:u w:val="single"/>
                          <w:lang w:eastAsia="zh-CN"/>
                        </w:rPr>
                      </w:pPr>
                      <w:r w:rsidRPr="00DE421D">
                        <w:rPr>
                          <w:b/>
                          <w:i/>
                          <w:iCs/>
                          <w:u w:val="single"/>
                          <w:lang w:eastAsia="zh-CN"/>
                        </w:rPr>
                        <w:t>Issue 3-1-2: Band-Combination Handling and Tool Support</w:t>
                      </w:r>
                    </w:p>
                    <w:p w14:paraId="1B96CD5B" w14:textId="77777777" w:rsidR="00C84511" w:rsidRPr="00DE421D" w:rsidRDefault="00C84511" w:rsidP="00C84511">
                      <w:pPr>
                        <w:ind w:leftChars="100" w:left="200"/>
                        <w:rPr>
                          <w:i/>
                          <w:iCs/>
                          <w:lang w:eastAsia="zh-CN"/>
                        </w:rPr>
                      </w:pPr>
                      <w:r w:rsidRPr="00DE421D">
                        <w:rPr>
                          <w:i/>
                          <w:iCs/>
                          <w:lang w:eastAsia="zh-CN"/>
                        </w:rPr>
                        <w:t xml:space="preserve">Conclusions: </w:t>
                      </w:r>
                    </w:p>
                    <w:p w14:paraId="0350E7D1" w14:textId="77777777" w:rsidR="00C84511" w:rsidRPr="00DE421D" w:rsidRDefault="00C84511" w:rsidP="00C84511">
                      <w:pPr>
                        <w:pStyle w:val="ListParagraph"/>
                        <w:numPr>
                          <w:ilvl w:val="1"/>
                          <w:numId w:val="47"/>
                        </w:numPr>
                        <w:overflowPunct w:val="0"/>
                        <w:autoSpaceDE w:val="0"/>
                        <w:autoSpaceDN w:val="0"/>
                        <w:adjustRightInd w:val="0"/>
                        <w:spacing w:after="180"/>
                        <w:textAlignment w:val="baseline"/>
                        <w:rPr>
                          <w:i/>
                          <w:iCs/>
                          <w:lang w:eastAsia="zh-CN"/>
                        </w:rPr>
                      </w:pPr>
                      <w:r w:rsidRPr="00DE421D">
                        <w:rPr>
                          <w:i/>
                          <w:iCs/>
                          <w:lang w:eastAsia="zh-CN"/>
                        </w:rPr>
                        <w:t xml:space="preserve">Companies are encouraged to </w:t>
                      </w:r>
                    </w:p>
                    <w:p w14:paraId="2ED4A905" w14:textId="05E73F63" w:rsidR="00C84511" w:rsidRPr="00E87E85" w:rsidRDefault="00C84511" w:rsidP="00C84511">
                      <w:pPr>
                        <w:pStyle w:val="ListParagraph"/>
                        <w:numPr>
                          <w:ilvl w:val="2"/>
                          <w:numId w:val="47"/>
                        </w:numPr>
                        <w:overflowPunct w:val="0"/>
                        <w:autoSpaceDE w:val="0"/>
                        <w:autoSpaceDN w:val="0"/>
                        <w:adjustRightInd w:val="0"/>
                        <w:spacing w:after="180"/>
                        <w:textAlignment w:val="baseline"/>
                        <w:rPr>
                          <w:i/>
                          <w:iCs/>
                          <w:lang w:eastAsia="zh-CN"/>
                        </w:rPr>
                      </w:pPr>
                      <w:r w:rsidRPr="00DE421D">
                        <w:rPr>
                          <w:i/>
                          <w:iCs/>
                          <w:lang w:eastAsia="zh-CN"/>
                        </w:rPr>
                        <w:t xml:space="preserve">Study how to incorporate this database into RAN4 specification and meeting handling like CR process, </w:t>
                      </w:r>
                      <w:proofErr w:type="spellStart"/>
                      <w:r w:rsidRPr="00DE421D">
                        <w:rPr>
                          <w:i/>
                          <w:iCs/>
                          <w:lang w:eastAsia="zh-CN"/>
                        </w:rPr>
                        <w:t>etc</w:t>
                      </w:r>
                      <w:proofErr w:type="spellEnd"/>
                    </w:p>
                    <w:p w14:paraId="2F64E9FA" w14:textId="77777777" w:rsidR="00C84511" w:rsidRPr="00DE421D" w:rsidRDefault="00C84511" w:rsidP="00C84511">
                      <w:pPr>
                        <w:rPr>
                          <w:b/>
                          <w:i/>
                          <w:iCs/>
                          <w:u w:val="single"/>
                          <w:lang w:eastAsia="ko-KR"/>
                        </w:rPr>
                      </w:pPr>
                      <w:r w:rsidRPr="00DE421D">
                        <w:rPr>
                          <w:b/>
                          <w:i/>
                          <w:iCs/>
                          <w:u w:val="single"/>
                          <w:lang w:eastAsia="ko-KR"/>
                        </w:rPr>
                        <w:t>Issue 1-1-5: Issues on Performance or Demodulation Specifications</w:t>
                      </w:r>
                    </w:p>
                    <w:p w14:paraId="4D70E866" w14:textId="77777777" w:rsidR="00C84511" w:rsidRPr="00DE421D" w:rsidRDefault="00C84511" w:rsidP="00C84511">
                      <w:pPr>
                        <w:pStyle w:val="ListParagraph"/>
                        <w:numPr>
                          <w:ilvl w:val="0"/>
                          <w:numId w:val="12"/>
                        </w:numPr>
                        <w:spacing w:after="120"/>
                        <w:ind w:leftChars="280" w:left="920"/>
                        <w:jc w:val="left"/>
                        <w:rPr>
                          <w:rFonts w:eastAsia="SimSun"/>
                          <w:i/>
                          <w:iCs/>
                          <w:szCs w:val="24"/>
                          <w:lang w:eastAsia="zh-CN"/>
                        </w:rPr>
                      </w:pPr>
                      <w:r w:rsidRPr="00DE421D">
                        <w:rPr>
                          <w:rFonts w:eastAsia="SimSun"/>
                          <w:i/>
                          <w:iCs/>
                          <w:szCs w:val="24"/>
                          <w:lang w:eastAsia="zh-CN"/>
                        </w:rPr>
                        <w:t>Observed issues</w:t>
                      </w:r>
                    </w:p>
                    <w:p w14:paraId="7F905CF4" w14:textId="77777777" w:rsidR="00C84511" w:rsidRPr="00DE421D" w:rsidRDefault="00C84511" w:rsidP="00C84511">
                      <w:pPr>
                        <w:pStyle w:val="ListParagraph"/>
                        <w:numPr>
                          <w:ilvl w:val="1"/>
                          <w:numId w:val="12"/>
                        </w:numPr>
                        <w:spacing w:after="120"/>
                        <w:ind w:leftChars="640" w:left="1640"/>
                        <w:jc w:val="left"/>
                        <w:rPr>
                          <w:rFonts w:eastAsia="SimSun"/>
                          <w:i/>
                          <w:iCs/>
                          <w:szCs w:val="24"/>
                          <w:lang w:eastAsia="zh-CN"/>
                        </w:rPr>
                      </w:pPr>
                      <w:r w:rsidRPr="00DE421D">
                        <w:rPr>
                          <w:rFonts w:eastAsia="SimSun"/>
                          <w:i/>
                          <w:iCs/>
                          <w:szCs w:val="24"/>
                          <w:lang w:eastAsia="zh-CN"/>
                        </w:rPr>
                        <w:t>Issue 1: In the 5G BS demodulation performance specifications, applicability of certain requirements is not explicitly linked to the support of the corresponding features.</w:t>
                      </w:r>
                    </w:p>
                    <w:p w14:paraId="37D59C03" w14:textId="66A6D4E6" w:rsidR="00C84511" w:rsidRPr="00E87E85" w:rsidRDefault="00C84511" w:rsidP="00C84511">
                      <w:pPr>
                        <w:pStyle w:val="ListParagraph"/>
                        <w:numPr>
                          <w:ilvl w:val="1"/>
                          <w:numId w:val="12"/>
                        </w:numPr>
                        <w:spacing w:after="120"/>
                        <w:ind w:leftChars="640" w:left="1640"/>
                        <w:jc w:val="left"/>
                        <w:rPr>
                          <w:rFonts w:eastAsia="SimSun"/>
                          <w:i/>
                          <w:iCs/>
                          <w:szCs w:val="24"/>
                          <w:lang w:eastAsia="zh-CN"/>
                        </w:rPr>
                      </w:pPr>
                      <w:r w:rsidRPr="00DE421D">
                        <w:rPr>
                          <w:rFonts w:eastAsia="SimSun"/>
                          <w:i/>
                          <w:iCs/>
                          <w:szCs w:val="24"/>
                          <w:lang w:eastAsia="zh-CN"/>
                        </w:rPr>
                        <w:t>Issue 2: The current structure of applicability rules in TS 38.101-4 is fragmented and inconsistent across device types</w:t>
                      </w:r>
                    </w:p>
                    <w:p w14:paraId="18CEF45C" w14:textId="77777777" w:rsidR="00C84511" w:rsidRPr="000538CC" w:rsidRDefault="00C84511" w:rsidP="00C84511">
                      <w:pPr>
                        <w:rPr>
                          <w:b/>
                          <w:i/>
                          <w:iCs/>
                          <w:u w:val="single"/>
                          <w:lang w:eastAsia="ko-KR"/>
                        </w:rPr>
                      </w:pPr>
                      <w:r w:rsidRPr="000538CC">
                        <w:rPr>
                          <w:b/>
                          <w:i/>
                          <w:iCs/>
                          <w:u w:val="single"/>
                          <w:lang w:eastAsia="ko-KR"/>
                        </w:rPr>
                        <w:t>Issue 3-4: Perf/</w:t>
                      </w:r>
                      <w:proofErr w:type="spellStart"/>
                      <w:r w:rsidRPr="000538CC">
                        <w:rPr>
                          <w:b/>
                          <w:i/>
                          <w:iCs/>
                          <w:u w:val="single"/>
                          <w:lang w:eastAsia="ko-KR"/>
                        </w:rPr>
                        <w:t>Demod</w:t>
                      </w:r>
                      <w:proofErr w:type="spellEnd"/>
                      <w:r w:rsidRPr="000538CC">
                        <w:rPr>
                          <w:b/>
                          <w:i/>
                          <w:iCs/>
                          <w:u w:val="single"/>
                          <w:lang w:eastAsia="ko-KR"/>
                        </w:rPr>
                        <w:t xml:space="preserve"> specs improvements</w:t>
                      </w:r>
                    </w:p>
                    <w:p w14:paraId="56813C05" w14:textId="77777777" w:rsidR="00C84511" w:rsidRPr="000538CC" w:rsidRDefault="00C84511" w:rsidP="00C84511">
                      <w:pPr>
                        <w:pStyle w:val="ListParagraph"/>
                        <w:numPr>
                          <w:ilvl w:val="0"/>
                          <w:numId w:val="12"/>
                        </w:numPr>
                        <w:spacing w:after="120"/>
                        <w:ind w:left="720"/>
                        <w:jc w:val="left"/>
                        <w:rPr>
                          <w:rFonts w:eastAsia="SimSun"/>
                          <w:i/>
                          <w:iCs/>
                          <w:szCs w:val="24"/>
                          <w:lang w:eastAsia="zh-CN"/>
                        </w:rPr>
                      </w:pPr>
                      <w:r w:rsidRPr="000538CC">
                        <w:rPr>
                          <w:rFonts w:eastAsia="SimSun"/>
                          <w:i/>
                          <w:iCs/>
                          <w:szCs w:val="24"/>
                          <w:lang w:eastAsia="zh-CN"/>
                        </w:rPr>
                        <w:t>Proposals</w:t>
                      </w:r>
                    </w:p>
                    <w:p w14:paraId="36E87A69" w14:textId="77777777" w:rsidR="00C84511" w:rsidRPr="000538CC" w:rsidRDefault="00C84511" w:rsidP="00C84511">
                      <w:pPr>
                        <w:pStyle w:val="ListParagraph"/>
                        <w:numPr>
                          <w:ilvl w:val="1"/>
                          <w:numId w:val="12"/>
                        </w:numPr>
                        <w:overflowPunct w:val="0"/>
                        <w:autoSpaceDE w:val="0"/>
                        <w:autoSpaceDN w:val="0"/>
                        <w:adjustRightInd w:val="0"/>
                        <w:spacing w:after="120"/>
                        <w:jc w:val="left"/>
                        <w:textAlignment w:val="baseline"/>
                        <w:rPr>
                          <w:rFonts w:eastAsia="SimSun"/>
                          <w:i/>
                          <w:iCs/>
                          <w:szCs w:val="24"/>
                          <w:lang w:eastAsia="zh-CN"/>
                        </w:rPr>
                      </w:pPr>
                      <w:r w:rsidRPr="000538CC">
                        <w:rPr>
                          <w:rFonts w:eastAsia="SimSun"/>
                          <w:i/>
                          <w:iCs/>
                          <w:szCs w:val="24"/>
                          <w:lang w:eastAsia="zh-CN"/>
                        </w:rPr>
                        <w:t>Proposal 1: Replacing broad applicability statements with clear, centralized mappings of test coverage. This would enhance consistency and reduce ambiguity across device types and configurations.</w:t>
                      </w:r>
                    </w:p>
                    <w:p w14:paraId="0FACEBE2" w14:textId="77777777" w:rsidR="00C84511" w:rsidRPr="000538CC" w:rsidRDefault="00C84511" w:rsidP="00C84511">
                      <w:pPr>
                        <w:pStyle w:val="ListParagraph"/>
                        <w:numPr>
                          <w:ilvl w:val="1"/>
                          <w:numId w:val="12"/>
                        </w:numPr>
                        <w:overflowPunct w:val="0"/>
                        <w:autoSpaceDE w:val="0"/>
                        <w:autoSpaceDN w:val="0"/>
                        <w:adjustRightInd w:val="0"/>
                        <w:spacing w:after="120"/>
                        <w:jc w:val="left"/>
                        <w:textAlignment w:val="baseline"/>
                        <w:rPr>
                          <w:rFonts w:eastAsia="SimSun"/>
                          <w:i/>
                          <w:iCs/>
                          <w:szCs w:val="24"/>
                          <w:lang w:eastAsia="zh-CN"/>
                        </w:rPr>
                      </w:pPr>
                      <w:r w:rsidRPr="000538CC">
                        <w:rPr>
                          <w:rFonts w:eastAsia="SimSun"/>
                          <w:i/>
                          <w:iCs/>
                          <w:szCs w:val="24"/>
                          <w:lang w:eastAsia="zh-CN"/>
                        </w:rPr>
                        <w:t>Proposal 3: FRC table improvements considering</w:t>
                      </w:r>
                    </w:p>
                    <w:p w14:paraId="77E1F97E" w14:textId="77777777" w:rsidR="00C84511" w:rsidRPr="000538CC" w:rsidRDefault="00C84511" w:rsidP="00C84511">
                      <w:pPr>
                        <w:pStyle w:val="ListParagraph"/>
                        <w:numPr>
                          <w:ilvl w:val="2"/>
                          <w:numId w:val="12"/>
                        </w:numPr>
                        <w:overflowPunct w:val="0"/>
                        <w:autoSpaceDE w:val="0"/>
                        <w:autoSpaceDN w:val="0"/>
                        <w:adjustRightInd w:val="0"/>
                        <w:spacing w:after="120"/>
                        <w:jc w:val="left"/>
                        <w:textAlignment w:val="baseline"/>
                        <w:rPr>
                          <w:rFonts w:eastAsia="SimSun"/>
                          <w:i/>
                          <w:iCs/>
                          <w:szCs w:val="24"/>
                          <w:lang w:eastAsia="zh-CN"/>
                        </w:rPr>
                      </w:pPr>
                      <w:r w:rsidRPr="000538CC">
                        <w:rPr>
                          <w:rFonts w:eastAsia="SimSun"/>
                          <w:i/>
                          <w:iCs/>
                          <w:szCs w:val="24"/>
                          <w:lang w:eastAsia="zh-CN"/>
                        </w:rPr>
                        <w:t>necessary configuration and avoid derived information</w:t>
                      </w:r>
                    </w:p>
                    <w:p w14:paraId="102FC6E3" w14:textId="6BE02FA8" w:rsidR="00C84511" w:rsidRPr="00E87E85" w:rsidRDefault="00C84511" w:rsidP="000538CC">
                      <w:pPr>
                        <w:pStyle w:val="ListParagraph"/>
                        <w:numPr>
                          <w:ilvl w:val="2"/>
                          <w:numId w:val="12"/>
                        </w:numPr>
                        <w:spacing w:after="120"/>
                        <w:jc w:val="left"/>
                        <w:rPr>
                          <w:i/>
                          <w:iCs/>
                          <w:szCs w:val="24"/>
                          <w:lang w:eastAsia="zh-CN"/>
                        </w:rPr>
                      </w:pPr>
                      <w:r w:rsidRPr="000538CC">
                        <w:rPr>
                          <w:rFonts w:eastAsia="SimSun"/>
                          <w:i/>
                          <w:iCs/>
                          <w:szCs w:val="24"/>
                          <w:lang w:eastAsia="zh-CN"/>
                        </w:rPr>
                        <w:t>methodology to generate FRC table efficiently</w:t>
                      </w:r>
                    </w:p>
                  </w:txbxContent>
                </v:textbox>
                <w10:wrap type="topAndBottom" anchorx="margin"/>
              </v:shape>
            </w:pict>
          </mc:Fallback>
        </mc:AlternateContent>
      </w:r>
    </w:p>
    <w:p w14:paraId="484C3A4B" w14:textId="77777777" w:rsidR="00934D3E" w:rsidRDefault="00934D3E" w:rsidP="00934D3E"/>
    <w:p w14:paraId="77924714" w14:textId="6C599310" w:rsidR="00F01CE1" w:rsidRDefault="00F01CE1" w:rsidP="00D6391C">
      <w:r>
        <w:lastRenderedPageBreak/>
        <w:t xml:space="preserve">In our previous contributions to the 6G discussion in RAN4, </w:t>
      </w:r>
      <w:proofErr w:type="gramStart"/>
      <w:r>
        <w:t>an</w:t>
      </w:r>
      <w:proofErr w:type="gramEnd"/>
      <w:r>
        <w:t xml:space="preserve"> included in the annex for information, we have highlighted </w:t>
      </w:r>
      <w:r w:rsidRPr="00F01CE1">
        <w:t xml:space="preserve">several structural issues in the current demodulation performance specifications, particularly the fragmented applicability rules and the lack of explicit linkage between requirements and supported features. These gaps lead to ambiguity in test coverage and inconsistencies across device types, making compliance verification more complex and </w:t>
      </w:r>
      <w:proofErr w:type="gramStart"/>
      <w:r w:rsidRPr="00F01CE1">
        <w:t>error-prone</w:t>
      </w:r>
      <w:proofErr w:type="gramEnd"/>
      <w:r w:rsidRPr="00F01CE1">
        <w:t xml:space="preserve">. Additionally, the broad applicability statements in TS 38.101-4 fail to account for capability-specific scenarios, such as devices without legacy TN support, which results in unnecessary dependencies and </w:t>
      </w:r>
      <w:proofErr w:type="gramStart"/>
      <w:r w:rsidRPr="00F01CE1">
        <w:t>inefficiencies</w:t>
      </w:r>
      <w:proofErr w:type="gramEnd"/>
      <w:r w:rsidRPr="00F01CE1">
        <w:t xml:space="preserve"> in the testing process.</w:t>
      </w:r>
    </w:p>
    <w:p w14:paraId="2EAC4D22" w14:textId="051BED75" w:rsidR="002F0EDC" w:rsidRPr="00E87E85" w:rsidRDefault="002F0EDC" w:rsidP="00D6391C">
      <w:r w:rsidRPr="00F35A2D">
        <w:rPr>
          <w:b/>
          <w:bCs/>
        </w:rPr>
        <w:t xml:space="preserve">Observation </w:t>
      </w:r>
      <w:r w:rsidR="004121FC">
        <w:rPr>
          <w:b/>
          <w:bCs/>
        </w:rPr>
        <w:t>1</w:t>
      </w:r>
      <w:r w:rsidR="00152189" w:rsidRPr="00F35A2D">
        <w:rPr>
          <w:b/>
          <w:bCs/>
        </w:rPr>
        <w:t>:</w:t>
      </w:r>
      <w:r w:rsidR="00152189">
        <w:rPr>
          <w:b/>
          <w:bCs/>
        </w:rPr>
        <w:t xml:space="preserve"> </w:t>
      </w:r>
      <w:r w:rsidR="00152189" w:rsidRPr="00E87E85">
        <w:t>Structural issue</w:t>
      </w:r>
      <w:r w:rsidR="00CF4065" w:rsidRPr="00E87E85">
        <w:t>s</w:t>
      </w:r>
      <w:r w:rsidR="00152189" w:rsidRPr="00E87E85">
        <w:t xml:space="preserve"> in the current Performance Requirements specification include the </w:t>
      </w:r>
      <w:r w:rsidR="00186824" w:rsidRPr="00E87E85">
        <w:t xml:space="preserve">convoluted mapping between supported feature and </w:t>
      </w:r>
      <w:r w:rsidR="002D60D0" w:rsidRPr="00E87E85">
        <w:t>applicable</w:t>
      </w:r>
      <w:r w:rsidR="00186824" w:rsidRPr="00E87E85">
        <w:t xml:space="preserve"> testing, fragmentation of the requirement configuration across multiple table containing parameters, </w:t>
      </w:r>
      <w:proofErr w:type="spellStart"/>
      <w:proofErr w:type="gramStart"/>
      <w:r w:rsidR="00326039" w:rsidRPr="00E87E85">
        <w:t xml:space="preserve">non </w:t>
      </w:r>
      <w:r w:rsidR="00186824" w:rsidRPr="00E87E85">
        <w:t>spec</w:t>
      </w:r>
      <w:proofErr w:type="spellEnd"/>
      <w:proofErr w:type="gramEnd"/>
      <w:r w:rsidR="00186824" w:rsidRPr="00E87E85">
        <w:t>-</w:t>
      </w:r>
      <w:r w:rsidR="00326039" w:rsidRPr="00E87E85">
        <w:t>compliant defined parameters.</w:t>
      </w:r>
    </w:p>
    <w:p w14:paraId="37BD7D8A" w14:textId="1448E683" w:rsidR="00326039" w:rsidRDefault="00326039" w:rsidP="00D6391C">
      <w:r>
        <w:t xml:space="preserve">Based on the experience gathered with the </w:t>
      </w:r>
      <w:r w:rsidR="00F01CE1" w:rsidRPr="00F01CE1">
        <w:t>band combination database</w:t>
      </w:r>
      <w:r w:rsidR="0034290E">
        <w:t xml:space="preserve"> (which </w:t>
      </w:r>
      <w:r>
        <w:t xml:space="preserve">is </w:t>
      </w:r>
      <w:r w:rsidR="0034290E">
        <w:t xml:space="preserve">completing its work </w:t>
      </w:r>
      <w:r w:rsidR="00F01CE1" w:rsidRPr="00F01CE1">
        <w:t>in R</w:t>
      </w:r>
      <w:r>
        <w:t>AN4</w:t>
      </w:r>
      <w:r w:rsidR="0034290E">
        <w:t>)</w:t>
      </w:r>
      <w:r>
        <w:t xml:space="preserve">, we believe that </w:t>
      </w:r>
      <w:r w:rsidR="0034290E">
        <w:t xml:space="preserve">a database approach </w:t>
      </w:r>
      <w:r w:rsidR="00F01CE1" w:rsidRPr="00F01CE1">
        <w:t xml:space="preserve">offers a </w:t>
      </w:r>
      <w:r>
        <w:t xml:space="preserve">very </w:t>
      </w:r>
      <w:r w:rsidR="00F01CE1" w:rsidRPr="00F01CE1">
        <w:t xml:space="preserve">practical solution to </w:t>
      </w:r>
      <w:r>
        <w:t xml:space="preserve">the </w:t>
      </w:r>
      <w:r w:rsidR="00F01CE1" w:rsidRPr="00F01CE1">
        <w:t>challenges</w:t>
      </w:r>
      <w:r>
        <w:t xml:space="preserve"> highlighted in the current version of the specifications</w:t>
      </w:r>
      <w:r w:rsidR="00D9069D">
        <w:t xml:space="preserve">, and we recommend for </w:t>
      </w:r>
      <w:r w:rsidR="001117AA">
        <w:t>p</w:t>
      </w:r>
      <w:r w:rsidR="00D9069D">
        <w:t xml:space="preserve">erformance </w:t>
      </w:r>
      <w:r w:rsidR="001117AA">
        <w:t>r</w:t>
      </w:r>
      <w:r w:rsidR="00D9069D">
        <w:t xml:space="preserve">equirement to adopt </w:t>
      </w:r>
      <w:r w:rsidR="00D9069D" w:rsidRPr="00F01CE1">
        <w:t xml:space="preserve">a database </w:t>
      </w:r>
      <w:r w:rsidR="00D9069D">
        <w:t xml:space="preserve">format </w:t>
      </w:r>
      <w:r w:rsidR="00D9069D" w:rsidRPr="00F01CE1">
        <w:t xml:space="preserve">for </w:t>
      </w:r>
      <w:r w:rsidR="00D9069D">
        <w:t xml:space="preserve">including </w:t>
      </w:r>
      <w:r w:rsidR="00D9069D" w:rsidRPr="00F01CE1">
        <w:t>requirements</w:t>
      </w:r>
      <w:r w:rsidR="00D9069D">
        <w:t xml:space="preserve"> and </w:t>
      </w:r>
      <w:r w:rsidR="00D9069D" w:rsidRPr="00F01CE1">
        <w:t>FRC tables</w:t>
      </w:r>
      <w:r w:rsidR="00D9069D">
        <w:t xml:space="preserve"> in 6G.</w:t>
      </w:r>
    </w:p>
    <w:p w14:paraId="20F8E67C" w14:textId="7B1458A3" w:rsidR="00D9069D" w:rsidRPr="002F0EDC" w:rsidRDefault="00D9069D" w:rsidP="00043996">
      <w:r w:rsidRPr="002F0EDC">
        <w:t xml:space="preserve">The JSON database </w:t>
      </w:r>
      <w:r>
        <w:t xml:space="preserve">proposed for </w:t>
      </w:r>
      <w:r w:rsidR="00D6391C">
        <w:t xml:space="preserve">the maintenance of </w:t>
      </w:r>
      <w:r w:rsidRPr="002F0EDC">
        <w:t>band combination</w:t>
      </w:r>
      <w:r w:rsidR="00D6391C">
        <w:t>s</w:t>
      </w:r>
      <w:r w:rsidRPr="002F0EDC">
        <w:t xml:space="preserve"> provides a </w:t>
      </w:r>
      <w:r w:rsidR="00D6391C">
        <w:t xml:space="preserve">good </w:t>
      </w:r>
      <w:r w:rsidRPr="002F0EDC">
        <w:t xml:space="preserve">model for </w:t>
      </w:r>
      <w:r w:rsidR="00D6391C">
        <w:t xml:space="preserve">approaching </w:t>
      </w:r>
      <w:r w:rsidRPr="002F0EDC">
        <w:t>complex conditions in a structured and scalable manner</w:t>
      </w:r>
      <w:r w:rsidR="00043996">
        <w:t xml:space="preserve">, and it also </w:t>
      </w:r>
      <w:r w:rsidRPr="002F0EDC">
        <w:t xml:space="preserve">demonstrates how centralized, machine-readable data can simplify </w:t>
      </w:r>
      <w:r w:rsidR="00043996">
        <w:t xml:space="preserve">the </w:t>
      </w:r>
      <w:r w:rsidRPr="002F0EDC">
        <w:t xml:space="preserve">interpretation and ensure consistency. Applying a similar methodology to requirements and FRC tables would allow for a framework that addresses </w:t>
      </w:r>
      <w:r w:rsidR="00CF4065">
        <w:t xml:space="preserve">the </w:t>
      </w:r>
      <w:r w:rsidRPr="002F0EDC">
        <w:t xml:space="preserve">current </w:t>
      </w:r>
      <w:r w:rsidR="00CF4065">
        <w:t>structural issues</w:t>
      </w:r>
      <w:r w:rsidRPr="002F0EDC">
        <w:t>.</w:t>
      </w:r>
    </w:p>
    <w:p w14:paraId="0070CB0B" w14:textId="5263C2CD" w:rsidR="00CF4065" w:rsidRPr="00E87E85" w:rsidRDefault="00CF4065" w:rsidP="00CF4065">
      <w:r w:rsidRPr="0053152A">
        <w:rPr>
          <w:b/>
          <w:bCs/>
        </w:rPr>
        <w:t xml:space="preserve">Observation </w:t>
      </w:r>
      <w:r w:rsidR="001117AA">
        <w:rPr>
          <w:b/>
          <w:bCs/>
        </w:rPr>
        <w:t>2</w:t>
      </w:r>
      <w:r w:rsidRPr="0053152A">
        <w:rPr>
          <w:b/>
          <w:bCs/>
        </w:rPr>
        <w:t>:</w:t>
      </w:r>
      <w:r>
        <w:rPr>
          <w:b/>
          <w:bCs/>
        </w:rPr>
        <w:t xml:space="preserve"> </w:t>
      </w:r>
      <w:r w:rsidRPr="00E87E85">
        <w:t xml:space="preserve">RAN4 has </w:t>
      </w:r>
      <w:r w:rsidR="00B16957" w:rsidRPr="00E87E85">
        <w:t>worked on the implementation of a Band Combination database in JSON format</w:t>
      </w:r>
      <w:r w:rsidR="00644E48" w:rsidRPr="00E87E85">
        <w:t xml:space="preserve"> as part of the RAN4 specification</w:t>
      </w:r>
      <w:r w:rsidRPr="00E87E85">
        <w:t>.</w:t>
      </w:r>
    </w:p>
    <w:p w14:paraId="3AF2D3E5" w14:textId="77777777" w:rsidR="00A56B79" w:rsidRDefault="00A56B79" w:rsidP="00A56B79">
      <w:r>
        <w:t>We believe that a structured database containing all demodulation requirements could help RAN4:</w:t>
      </w:r>
    </w:p>
    <w:p w14:paraId="321A0D9E" w14:textId="77777777" w:rsidR="001D6F10" w:rsidRDefault="00A56B79" w:rsidP="00A56B79">
      <w:pPr>
        <w:pStyle w:val="ListParagraph"/>
        <w:numPr>
          <w:ilvl w:val="0"/>
          <w:numId w:val="48"/>
        </w:numPr>
      </w:pPr>
      <w:r>
        <w:t>Ensure test configuration parameters clarity and consistency</w:t>
      </w:r>
    </w:p>
    <w:p w14:paraId="182DD54B" w14:textId="77777777" w:rsidR="001D6F10" w:rsidRDefault="001D6F10" w:rsidP="00A56B79">
      <w:pPr>
        <w:pStyle w:val="ListParagraph"/>
        <w:numPr>
          <w:ilvl w:val="0"/>
          <w:numId w:val="48"/>
        </w:numPr>
      </w:pPr>
      <w:r>
        <w:t>E</w:t>
      </w:r>
      <w:r w:rsidRPr="00A56B79">
        <w:t xml:space="preserve">liminates fragmentation across multiple specification tables </w:t>
      </w:r>
    </w:p>
    <w:p w14:paraId="10B7CBBD" w14:textId="0BDA6ADC" w:rsidR="00A56B79" w:rsidRDefault="001D6F10" w:rsidP="00A56B79">
      <w:pPr>
        <w:pStyle w:val="ListParagraph"/>
        <w:numPr>
          <w:ilvl w:val="0"/>
          <w:numId w:val="48"/>
        </w:numPr>
      </w:pPr>
      <w:proofErr w:type="spellStart"/>
      <w:r>
        <w:t>E</w:t>
      </w:r>
      <w:r w:rsidRPr="00A56B79">
        <w:t>nforce</w:t>
      </w:r>
      <w:r>
        <w:t>ing</w:t>
      </w:r>
      <w:proofErr w:type="spellEnd"/>
      <w:r>
        <w:t xml:space="preserve"> </w:t>
      </w:r>
      <w:r w:rsidRPr="00A56B79">
        <w:t xml:space="preserve">uniformity through </w:t>
      </w:r>
      <w:r>
        <w:t xml:space="preserve">database entry </w:t>
      </w:r>
      <w:proofErr w:type="gramStart"/>
      <w:r w:rsidRPr="00A56B79">
        <w:t>validation</w:t>
      </w:r>
      <w:r w:rsidR="00684C9D">
        <w:t>;</w:t>
      </w:r>
      <w:proofErr w:type="gramEnd"/>
    </w:p>
    <w:p w14:paraId="20CDA3D7" w14:textId="5756EB94" w:rsidR="00A56B79" w:rsidRDefault="00A56B79" w:rsidP="00A56B79">
      <w:pPr>
        <w:pStyle w:val="ListParagraph"/>
        <w:numPr>
          <w:ilvl w:val="0"/>
          <w:numId w:val="48"/>
        </w:numPr>
      </w:pPr>
      <w:r>
        <w:t>Streamline CR handling</w:t>
      </w:r>
      <w:r w:rsidR="00684C9D">
        <w:t xml:space="preserve"> for the implementation, update and maintenance </w:t>
      </w:r>
      <w:proofErr w:type="gramStart"/>
      <w:r w:rsidR="00684C9D">
        <w:t>of  requirements</w:t>
      </w:r>
      <w:proofErr w:type="gramEnd"/>
      <w:r w:rsidR="00684C9D">
        <w:t xml:space="preserve"> and </w:t>
      </w:r>
      <w:proofErr w:type="gramStart"/>
      <w:r w:rsidR="00684C9D">
        <w:t>FRCs;</w:t>
      </w:r>
      <w:proofErr w:type="gramEnd"/>
    </w:p>
    <w:p w14:paraId="760FD970" w14:textId="0321D227" w:rsidR="00A56B79" w:rsidRDefault="00D1600E" w:rsidP="00A56B79">
      <w:pPr>
        <w:pStyle w:val="ListParagraph"/>
        <w:numPr>
          <w:ilvl w:val="0"/>
          <w:numId w:val="48"/>
        </w:numPr>
      </w:pPr>
      <w:r>
        <w:t>C</w:t>
      </w:r>
      <w:r w:rsidR="00A56B79">
        <w:t xml:space="preserve">entralize the mapping of requirement </w:t>
      </w:r>
      <w:r w:rsidR="00A56B79" w:rsidRPr="00F01CE1">
        <w:t xml:space="preserve">applicability and rules </w:t>
      </w:r>
      <w:r w:rsidR="00A56B79">
        <w:t xml:space="preserve">based on different capabilities </w:t>
      </w:r>
    </w:p>
    <w:p w14:paraId="3C3C0551" w14:textId="35A98504" w:rsidR="00A56B79" w:rsidRDefault="00684C9D" w:rsidP="00266B40">
      <w:pPr>
        <w:pStyle w:val="ListParagraph"/>
        <w:numPr>
          <w:ilvl w:val="0"/>
          <w:numId w:val="48"/>
        </w:numPr>
      </w:pPr>
      <w:r>
        <w:t>Improve o</w:t>
      </w:r>
      <w:r w:rsidR="00A56B79" w:rsidRPr="00F01CE1">
        <w:t>perational efficiency by support</w:t>
      </w:r>
      <w:r>
        <w:t>ing</w:t>
      </w:r>
      <w:r w:rsidR="00A56B79" w:rsidRPr="00F01CE1">
        <w:t xml:space="preserve"> a more scalable and transparent framework for managing complex </w:t>
      </w:r>
      <w:r w:rsidR="001D6F10">
        <w:t>requirement configurations</w:t>
      </w:r>
    </w:p>
    <w:p w14:paraId="07D68D96" w14:textId="50E12812" w:rsidR="001D6F10" w:rsidRDefault="001D6F10" w:rsidP="00266B40">
      <w:pPr>
        <w:pStyle w:val="ListParagraph"/>
        <w:numPr>
          <w:ilvl w:val="0"/>
          <w:numId w:val="48"/>
        </w:numPr>
      </w:pPr>
      <w:r>
        <w:t xml:space="preserve">Allow management </w:t>
      </w:r>
      <w:r w:rsidRPr="00A56B79">
        <w:t>via version control, enabling traceability and collaborative change management.</w:t>
      </w:r>
    </w:p>
    <w:p w14:paraId="47223469" w14:textId="77777777" w:rsidR="004831D2" w:rsidRDefault="004831D2" w:rsidP="001D6F10">
      <w:pPr>
        <w:rPr>
          <w:b/>
          <w:bCs/>
        </w:rPr>
      </w:pPr>
    </w:p>
    <w:p w14:paraId="0A153B2C" w14:textId="3C810D87" w:rsidR="001D6F10" w:rsidRPr="00E87E85" w:rsidRDefault="001D6F10" w:rsidP="00F35A2D">
      <w:r>
        <w:rPr>
          <w:b/>
          <w:bCs/>
        </w:rPr>
        <w:t>Proposal</w:t>
      </w:r>
      <w:r w:rsidRPr="0053152A">
        <w:rPr>
          <w:b/>
          <w:bCs/>
        </w:rPr>
        <w:t xml:space="preserve"> </w:t>
      </w:r>
      <w:r w:rsidR="001117AA">
        <w:rPr>
          <w:b/>
          <w:bCs/>
        </w:rPr>
        <w:t>1</w:t>
      </w:r>
      <w:r w:rsidRPr="0053152A">
        <w:rPr>
          <w:b/>
          <w:bCs/>
        </w:rPr>
        <w:t>:</w:t>
      </w:r>
      <w:r>
        <w:rPr>
          <w:b/>
          <w:bCs/>
        </w:rPr>
        <w:t xml:space="preserve"> </w:t>
      </w:r>
      <w:r w:rsidRPr="00E87E85">
        <w:t>RAN4 to</w:t>
      </w:r>
      <w:r w:rsidR="00F3638B" w:rsidRPr="00E87E85">
        <w:t xml:space="preserve"> use a database approach for the introduction and maintenance of performance requirements in 6G specification</w:t>
      </w:r>
      <w:r w:rsidRPr="00E87E85">
        <w:t>.</w:t>
      </w:r>
    </w:p>
    <w:p w14:paraId="7EC3DCF4" w14:textId="57FA9084" w:rsidR="00541F2A" w:rsidRDefault="00541F2A" w:rsidP="00541F2A">
      <w:r w:rsidRPr="00A56B79">
        <w:t xml:space="preserve">Moreover, companies could automate the generation of </w:t>
      </w:r>
      <w:r w:rsidR="00D1600E">
        <w:t xml:space="preserve">configuration files </w:t>
      </w:r>
      <w:r w:rsidRPr="00A56B79">
        <w:t xml:space="preserve">for </w:t>
      </w:r>
      <w:r w:rsidR="00D1600E">
        <w:t xml:space="preserve">internal </w:t>
      </w:r>
      <w:r w:rsidRPr="00A56B79">
        <w:t xml:space="preserve">simulators or testing equipment directly from these </w:t>
      </w:r>
      <w:r w:rsidR="00D1600E">
        <w:t xml:space="preserve">3GPP database </w:t>
      </w:r>
      <w:r w:rsidRPr="00A56B79">
        <w:t>files, reducing manual effort and minimizing errors.</w:t>
      </w:r>
    </w:p>
    <w:p w14:paraId="379F2B5D" w14:textId="5366103D" w:rsidR="00A56B79" w:rsidRPr="00A56B79" w:rsidRDefault="00A56B79" w:rsidP="00A56B79">
      <w:r>
        <w:t xml:space="preserve">Following the example of the band combination </w:t>
      </w:r>
      <w:r w:rsidR="001D6F10">
        <w:t>a</w:t>
      </w:r>
      <w:r w:rsidRPr="00A56B79">
        <w:t xml:space="preserve"> practical baseline </w:t>
      </w:r>
      <w:r>
        <w:t xml:space="preserve">option </w:t>
      </w:r>
      <w:r w:rsidRPr="00A56B79">
        <w:t xml:space="preserve">for </w:t>
      </w:r>
      <w:r>
        <w:t xml:space="preserve">a </w:t>
      </w:r>
      <w:r w:rsidRPr="00A56B79">
        <w:t xml:space="preserve">database approach could be a JSON-based structure where each test is represented as a self-contained JSON file validated against a common schema. The </w:t>
      </w:r>
      <w:r w:rsidR="001D6F10">
        <w:t xml:space="preserve">JSON </w:t>
      </w:r>
      <w:proofErr w:type="gramStart"/>
      <w:r w:rsidRPr="00A56B79">
        <w:t>schema</w:t>
      </w:r>
      <w:proofErr w:type="gramEnd"/>
      <w:r w:rsidRPr="00A56B79">
        <w:t xml:space="preserve"> would define and clearly explain all spec-compliant parameters, ensuring consistency and future extensibility. Each test file would include its configuration parameters, the requirement value, and all relevant applicability flags, making it fully self-consistent without relying on external tables. By adopting this approach, RAN4 would establish a scalable, transparent, and automation-friendly framework that aligns with modern software practices.</w:t>
      </w:r>
    </w:p>
    <w:p w14:paraId="49C11503" w14:textId="35EF957D" w:rsidR="00C84511" w:rsidRPr="00E87E85" w:rsidRDefault="00F3638B" w:rsidP="00934D3E">
      <w:r>
        <w:rPr>
          <w:b/>
          <w:bCs/>
        </w:rPr>
        <w:t>Proposal</w:t>
      </w:r>
      <w:r w:rsidRPr="0053152A">
        <w:rPr>
          <w:b/>
          <w:bCs/>
        </w:rPr>
        <w:t xml:space="preserve"> </w:t>
      </w:r>
      <w:r w:rsidR="001117AA">
        <w:rPr>
          <w:b/>
          <w:bCs/>
        </w:rPr>
        <w:t>2</w:t>
      </w:r>
      <w:r w:rsidRPr="0053152A">
        <w:rPr>
          <w:b/>
          <w:bCs/>
        </w:rPr>
        <w:t>:</w:t>
      </w:r>
      <w:r>
        <w:rPr>
          <w:b/>
          <w:bCs/>
        </w:rPr>
        <w:t xml:space="preserve"> </w:t>
      </w:r>
      <w:r w:rsidRPr="00E87E85">
        <w:t xml:space="preserve">RAN4 to evaluate the use of JSON as database format for performance </w:t>
      </w:r>
      <w:r w:rsidR="00D60575" w:rsidRPr="00E87E85">
        <w:t xml:space="preserve">requirements </w:t>
      </w:r>
      <w:r w:rsidRPr="00E87E85">
        <w:t>in 6G specification.</w:t>
      </w:r>
    </w:p>
    <w:p w14:paraId="46841D24" w14:textId="10F238EF" w:rsidR="004F2D44" w:rsidRPr="00E87E85" w:rsidRDefault="004F2D44" w:rsidP="00934D3E">
      <w:r>
        <w:rPr>
          <w:b/>
          <w:bCs/>
        </w:rPr>
        <w:t>Proposal</w:t>
      </w:r>
      <w:r w:rsidRPr="0053152A">
        <w:rPr>
          <w:b/>
          <w:bCs/>
        </w:rPr>
        <w:t xml:space="preserve"> </w:t>
      </w:r>
      <w:r w:rsidR="001117AA">
        <w:rPr>
          <w:b/>
          <w:bCs/>
        </w:rPr>
        <w:t>3</w:t>
      </w:r>
      <w:r w:rsidRPr="0053152A">
        <w:rPr>
          <w:b/>
          <w:bCs/>
        </w:rPr>
        <w:t>:</w:t>
      </w:r>
      <w:r>
        <w:rPr>
          <w:b/>
          <w:bCs/>
        </w:rPr>
        <w:t xml:space="preserve"> </w:t>
      </w:r>
      <w:r w:rsidRPr="00E87E85">
        <w:t>RAN4 to encourage companies to submit JSON Schema proposals with spec-compliant configuration parameters necessary for the definition of the requiremen</w:t>
      </w:r>
      <w:r w:rsidR="00FC38DE" w:rsidRPr="00E87E85">
        <w:t>t</w:t>
      </w:r>
      <w:r w:rsidRPr="00E87E85">
        <w:t>s.</w:t>
      </w:r>
    </w:p>
    <w:p w14:paraId="31579DE6" w14:textId="77777777" w:rsidR="0003752D" w:rsidRPr="0053152A" w:rsidRDefault="0003752D" w:rsidP="004F2D44">
      <w:pPr>
        <w:pStyle w:val="Heading2"/>
        <w:rPr>
          <w:color w:val="7030A0"/>
        </w:rPr>
      </w:pPr>
      <w:r w:rsidRPr="00F35A2D">
        <w:lastRenderedPageBreak/>
        <w:t>Modernization and New Tools</w:t>
      </w:r>
    </w:p>
    <w:p w14:paraId="09514711" w14:textId="77777777" w:rsidR="0003752D" w:rsidRPr="004831D2" w:rsidRDefault="0003752D" w:rsidP="0003752D">
      <w:pPr>
        <w:rPr>
          <w:lang w:val="en-GB"/>
        </w:rPr>
      </w:pPr>
      <w:r w:rsidRPr="004831D2">
        <w:rPr>
          <w:noProof/>
          <w:lang w:val="en-GB"/>
        </w:rPr>
        <mc:AlternateContent>
          <mc:Choice Requires="wps">
            <w:drawing>
              <wp:anchor distT="0" distB="0" distL="114300" distR="114300" simplePos="0" relativeHeight="251658241" behindDoc="0" locked="0" layoutInCell="1" allowOverlap="1" wp14:anchorId="7255F7E8" wp14:editId="671486D3">
                <wp:simplePos x="0" y="0"/>
                <wp:positionH relativeFrom="margin">
                  <wp:align>right</wp:align>
                </wp:positionH>
                <wp:positionV relativeFrom="paragraph">
                  <wp:posOffset>269240</wp:posOffset>
                </wp:positionV>
                <wp:extent cx="6297930" cy="1404620"/>
                <wp:effectExtent l="0" t="0" r="26670" b="114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7930" cy="1404620"/>
                        </a:xfrm>
                        <a:prstGeom prst="rect">
                          <a:avLst/>
                        </a:prstGeom>
                        <a:solidFill>
                          <a:srgbClr val="FFFFFF"/>
                        </a:solidFill>
                        <a:ln w="9525">
                          <a:solidFill>
                            <a:srgbClr val="000000"/>
                          </a:solidFill>
                          <a:miter lim="800000"/>
                          <a:headEnd/>
                          <a:tailEnd/>
                        </a:ln>
                      </wps:spPr>
                      <wps:txbx>
                        <w:txbxContent>
                          <w:p w14:paraId="53D2E38B" w14:textId="77777777" w:rsidR="0003752D" w:rsidRPr="0053152A" w:rsidRDefault="0003752D" w:rsidP="0003752D">
                            <w:pPr>
                              <w:rPr>
                                <w:b/>
                                <w:bCs/>
                                <w:i/>
                                <w:iCs/>
                                <w:u w:val="single"/>
                                <w:lang w:eastAsia="zh-CN"/>
                              </w:rPr>
                            </w:pPr>
                            <w:r w:rsidRPr="0053152A">
                              <w:rPr>
                                <w:b/>
                                <w:bCs/>
                                <w:i/>
                                <w:iCs/>
                                <w:u w:val="single"/>
                                <w:lang w:eastAsia="zh-CN"/>
                              </w:rPr>
                              <w:t>Issue 2-2-2: Modernization and new tools</w:t>
                            </w:r>
                          </w:p>
                          <w:p w14:paraId="5C702470" w14:textId="77777777" w:rsidR="0003752D" w:rsidRPr="0053152A" w:rsidRDefault="0003752D" w:rsidP="0003752D">
                            <w:pPr>
                              <w:numPr>
                                <w:ilvl w:val="0"/>
                                <w:numId w:val="12"/>
                              </w:numPr>
                              <w:spacing w:after="180"/>
                              <w:jc w:val="left"/>
                              <w:rPr>
                                <w:bCs/>
                                <w:i/>
                                <w:iCs/>
                                <w:lang w:eastAsia="zh-CN"/>
                              </w:rPr>
                            </w:pPr>
                            <w:r w:rsidRPr="0053152A">
                              <w:rPr>
                                <w:bCs/>
                                <w:i/>
                                <w:iCs/>
                                <w:lang w:eastAsia="zh-CN"/>
                              </w:rPr>
                              <w:t>Proposals</w:t>
                            </w:r>
                          </w:p>
                          <w:p w14:paraId="5532BE78" w14:textId="77777777" w:rsidR="0003752D" w:rsidRPr="0053152A" w:rsidRDefault="0003752D" w:rsidP="0003752D">
                            <w:pPr>
                              <w:numPr>
                                <w:ilvl w:val="1"/>
                                <w:numId w:val="12"/>
                              </w:numPr>
                              <w:spacing w:after="180"/>
                              <w:jc w:val="left"/>
                              <w:rPr>
                                <w:bCs/>
                                <w:i/>
                                <w:iCs/>
                                <w:lang w:eastAsia="zh-CN"/>
                              </w:rPr>
                            </w:pPr>
                            <w:r w:rsidRPr="0053152A">
                              <w:rPr>
                                <w:bCs/>
                                <w:i/>
                                <w:iCs/>
                                <w:lang w:eastAsia="zh-CN"/>
                              </w:rPr>
                              <w:t xml:space="preserve">Proposal 1: Follow conclusions in 6GSM SID (SP-250802). </w:t>
                            </w:r>
                          </w:p>
                          <w:p w14:paraId="16C1DD02" w14:textId="77777777" w:rsidR="0003752D" w:rsidRPr="0053152A" w:rsidRDefault="0003752D" w:rsidP="0003752D">
                            <w:pPr>
                              <w:numPr>
                                <w:ilvl w:val="2"/>
                                <w:numId w:val="12"/>
                              </w:numPr>
                              <w:spacing w:after="180"/>
                              <w:jc w:val="left"/>
                              <w:rPr>
                                <w:bCs/>
                                <w:i/>
                                <w:iCs/>
                                <w:lang w:eastAsia="zh-CN"/>
                              </w:rPr>
                            </w:pPr>
                            <w:r w:rsidRPr="0053152A">
                              <w:rPr>
                                <w:bCs/>
                                <w:i/>
                                <w:iCs/>
                                <w:lang w:eastAsia="zh-CN"/>
                              </w:rPr>
                              <w:t>Modernization of drafting tool: markdown, version control (TR 21.802).</w:t>
                            </w:r>
                          </w:p>
                          <w:p w14:paraId="26486048" w14:textId="77777777" w:rsidR="0003752D" w:rsidRPr="0053152A" w:rsidRDefault="0003752D" w:rsidP="0003752D">
                            <w:pPr>
                              <w:numPr>
                                <w:ilvl w:val="2"/>
                                <w:numId w:val="12"/>
                              </w:numPr>
                              <w:spacing w:after="180"/>
                              <w:jc w:val="left"/>
                              <w:rPr>
                                <w:bCs/>
                                <w:i/>
                                <w:iCs/>
                                <w:lang w:eastAsia="zh-CN"/>
                              </w:rPr>
                            </w:pPr>
                            <w:r w:rsidRPr="0053152A">
                              <w:rPr>
                                <w:bCs/>
                                <w:i/>
                                <w:iCs/>
                                <w:lang w:eastAsia="zh-CN"/>
                              </w:rPr>
                              <w:t>Study RAN4 impacts on new formats such as Markdown or LaTeX.</w:t>
                            </w:r>
                          </w:p>
                          <w:p w14:paraId="41A279BB" w14:textId="77777777" w:rsidR="0003752D" w:rsidRPr="0053152A" w:rsidRDefault="0003752D" w:rsidP="0003752D">
                            <w:pPr>
                              <w:numPr>
                                <w:ilvl w:val="2"/>
                                <w:numId w:val="12"/>
                              </w:numPr>
                              <w:spacing w:after="180"/>
                              <w:jc w:val="left"/>
                              <w:rPr>
                                <w:bCs/>
                                <w:i/>
                                <w:iCs/>
                                <w:lang w:eastAsia="zh-CN"/>
                              </w:rPr>
                            </w:pPr>
                            <w:r w:rsidRPr="0053152A">
                              <w:rPr>
                                <w:bCs/>
                                <w:i/>
                                <w:iCs/>
                                <w:lang w:eastAsia="zh-CN"/>
                              </w:rPr>
                              <w:t xml:space="preserve">RAN4 needs to keep an eye on the progress of alternative tools to replace current Word-based </w:t>
                            </w:r>
                            <w:proofErr w:type="gramStart"/>
                            <w:r w:rsidRPr="0053152A">
                              <w:rPr>
                                <w:bCs/>
                                <w:i/>
                                <w:iCs/>
                                <w:lang w:eastAsia="zh-CN"/>
                              </w:rPr>
                              <w:t>specification, and</w:t>
                            </w:r>
                            <w:proofErr w:type="gramEnd"/>
                            <w:r w:rsidRPr="0053152A">
                              <w:rPr>
                                <w:bCs/>
                                <w:i/>
                                <w:iCs/>
                                <w:lang w:eastAsia="zh-CN"/>
                              </w:rPr>
                              <w:t xml:space="preserve"> prepare for the potential impacts.</w:t>
                            </w:r>
                          </w:p>
                          <w:p w14:paraId="1124D108" w14:textId="77777777" w:rsidR="0003752D" w:rsidRPr="0053152A" w:rsidRDefault="0003752D" w:rsidP="0003752D">
                            <w:pPr>
                              <w:numPr>
                                <w:ilvl w:val="1"/>
                                <w:numId w:val="12"/>
                              </w:numPr>
                              <w:spacing w:after="180"/>
                              <w:jc w:val="left"/>
                              <w:rPr>
                                <w:bCs/>
                                <w:i/>
                                <w:iCs/>
                                <w:lang w:eastAsia="zh-CN"/>
                              </w:rPr>
                            </w:pPr>
                            <w:r w:rsidRPr="0053152A">
                              <w:rPr>
                                <w:bCs/>
                                <w:i/>
                                <w:iCs/>
                                <w:lang w:eastAsia="zh-CN"/>
                              </w:rPr>
                              <w:t>Proposal 2: The general specification modernization works (6GSM SID) can be discussed and decided in RANP to identify the needs and feasibility first, before starting any trial/study in RAN WGs level.</w:t>
                            </w:r>
                          </w:p>
                          <w:p w14:paraId="4C73C811" w14:textId="77777777" w:rsidR="0003752D" w:rsidRPr="0053152A" w:rsidRDefault="0003752D" w:rsidP="0003752D">
                            <w:pPr>
                              <w:numPr>
                                <w:ilvl w:val="1"/>
                                <w:numId w:val="12"/>
                              </w:numPr>
                              <w:spacing w:after="180"/>
                              <w:jc w:val="left"/>
                              <w:rPr>
                                <w:bCs/>
                                <w:i/>
                                <w:iCs/>
                                <w:lang w:eastAsia="zh-CN"/>
                              </w:rPr>
                            </w:pPr>
                            <w:r w:rsidRPr="0053152A">
                              <w:rPr>
                                <w:bCs/>
                                <w:i/>
                                <w:iCs/>
                                <w:lang w:eastAsia="zh-CN"/>
                              </w:rPr>
                              <w:t>Proposal 3: Adopt equivalent multi-formatted specifications with each format tailored to a specific purpose, e.g., facilitating script-based tools for CR drafting and consolidation: one format as the root specification under version control, and other formats can automatically be generated from the root format for different purposes.</w:t>
                            </w:r>
                          </w:p>
                          <w:p w14:paraId="746A6953" w14:textId="09BA16F3" w:rsidR="0003752D" w:rsidRPr="00E87E85" w:rsidRDefault="0003752D" w:rsidP="0003752D">
                            <w:pPr>
                              <w:numPr>
                                <w:ilvl w:val="1"/>
                                <w:numId w:val="12"/>
                              </w:numPr>
                              <w:spacing w:after="180"/>
                              <w:jc w:val="left"/>
                              <w:rPr>
                                <w:bCs/>
                                <w:i/>
                                <w:iCs/>
                                <w:lang w:eastAsia="zh-CN"/>
                              </w:rPr>
                            </w:pPr>
                            <w:r w:rsidRPr="0053152A">
                              <w:rPr>
                                <w:bCs/>
                                <w:i/>
                                <w:iCs/>
                                <w:lang w:eastAsia="zh-CN"/>
                              </w:rPr>
                              <w:t>Proposal 4: New tools to avoid cover sheet issues.</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7255F7E8" id="_x0000_s1027" type="#_x0000_t202" style="position:absolute;left:0;text-align:left;margin-left:444.7pt;margin-top:21.2pt;width:495.9pt;height:110.6pt;z-index:251658241;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">
                <v:textbox style="mso-fit-shape-to-text:t">
                  <w:txbxContent>
                    <w:p w14:paraId="53D2E38B" w14:textId="77777777" w:rsidR="0003752D" w:rsidRPr="0053152A" w:rsidRDefault="0003752D" w:rsidP="0003752D">
                      <w:pPr>
                        <w:rPr>
                          <w:b/>
                          <w:bCs/>
                          <w:i/>
                          <w:iCs/>
                          <w:u w:val="single"/>
                          <w:lang w:eastAsia="zh-CN"/>
                        </w:rPr>
                      </w:pPr>
                      <w:r w:rsidRPr="0053152A">
                        <w:rPr>
                          <w:b/>
                          <w:bCs/>
                          <w:i/>
                          <w:iCs/>
                          <w:u w:val="single"/>
                          <w:lang w:eastAsia="zh-CN"/>
                        </w:rPr>
                        <w:t>Issue 2-2-2: Modernization and new tools</w:t>
                      </w:r>
                    </w:p>
                    <w:p w14:paraId="5C702470" w14:textId="77777777" w:rsidR="0003752D" w:rsidRPr="0053152A" w:rsidRDefault="0003752D" w:rsidP="0003752D">
                      <w:pPr>
                        <w:numPr>
                          <w:ilvl w:val="0"/>
                          <w:numId w:val="12"/>
                        </w:numPr>
                        <w:spacing w:after="180"/>
                        <w:jc w:val="left"/>
                        <w:rPr>
                          <w:bCs/>
                          <w:i/>
                          <w:iCs/>
                          <w:lang w:eastAsia="zh-CN"/>
                        </w:rPr>
                      </w:pPr>
                      <w:r w:rsidRPr="0053152A">
                        <w:rPr>
                          <w:bCs/>
                          <w:i/>
                          <w:iCs/>
                          <w:lang w:eastAsia="zh-CN"/>
                        </w:rPr>
                        <w:t>Proposals</w:t>
                      </w:r>
                    </w:p>
                    <w:p w14:paraId="5532BE78" w14:textId="77777777" w:rsidR="0003752D" w:rsidRPr="0053152A" w:rsidRDefault="0003752D" w:rsidP="0003752D">
                      <w:pPr>
                        <w:numPr>
                          <w:ilvl w:val="1"/>
                          <w:numId w:val="12"/>
                        </w:numPr>
                        <w:spacing w:after="180"/>
                        <w:jc w:val="left"/>
                        <w:rPr>
                          <w:bCs/>
                          <w:i/>
                          <w:iCs/>
                          <w:lang w:eastAsia="zh-CN"/>
                        </w:rPr>
                      </w:pPr>
                      <w:r w:rsidRPr="0053152A">
                        <w:rPr>
                          <w:bCs/>
                          <w:i/>
                          <w:iCs/>
                          <w:lang w:eastAsia="zh-CN"/>
                        </w:rPr>
                        <w:t xml:space="preserve">Proposal 1: Follow conclusions in 6GSM SID (SP-250802). </w:t>
                      </w:r>
                    </w:p>
                    <w:p w14:paraId="16C1DD02" w14:textId="77777777" w:rsidR="0003752D" w:rsidRPr="0053152A" w:rsidRDefault="0003752D" w:rsidP="0003752D">
                      <w:pPr>
                        <w:numPr>
                          <w:ilvl w:val="2"/>
                          <w:numId w:val="12"/>
                        </w:numPr>
                        <w:spacing w:after="180"/>
                        <w:jc w:val="left"/>
                        <w:rPr>
                          <w:bCs/>
                          <w:i/>
                          <w:iCs/>
                          <w:lang w:eastAsia="zh-CN"/>
                        </w:rPr>
                      </w:pPr>
                      <w:r w:rsidRPr="0053152A">
                        <w:rPr>
                          <w:bCs/>
                          <w:i/>
                          <w:iCs/>
                          <w:lang w:eastAsia="zh-CN"/>
                        </w:rPr>
                        <w:t>Modernization of drafting tool: markdown, version control (TR 21.802).</w:t>
                      </w:r>
                    </w:p>
                    <w:p w14:paraId="26486048" w14:textId="77777777" w:rsidR="0003752D" w:rsidRPr="0053152A" w:rsidRDefault="0003752D" w:rsidP="0003752D">
                      <w:pPr>
                        <w:numPr>
                          <w:ilvl w:val="2"/>
                          <w:numId w:val="12"/>
                        </w:numPr>
                        <w:spacing w:after="180"/>
                        <w:jc w:val="left"/>
                        <w:rPr>
                          <w:bCs/>
                          <w:i/>
                          <w:iCs/>
                          <w:lang w:eastAsia="zh-CN"/>
                        </w:rPr>
                      </w:pPr>
                      <w:r w:rsidRPr="0053152A">
                        <w:rPr>
                          <w:bCs/>
                          <w:i/>
                          <w:iCs/>
                          <w:lang w:eastAsia="zh-CN"/>
                        </w:rPr>
                        <w:t>Study RAN4 impacts on new formats such as Markdown or LaTeX.</w:t>
                      </w:r>
                    </w:p>
                    <w:p w14:paraId="41A279BB" w14:textId="77777777" w:rsidR="0003752D" w:rsidRPr="0053152A" w:rsidRDefault="0003752D" w:rsidP="0003752D">
                      <w:pPr>
                        <w:numPr>
                          <w:ilvl w:val="2"/>
                          <w:numId w:val="12"/>
                        </w:numPr>
                        <w:spacing w:after="180"/>
                        <w:jc w:val="left"/>
                        <w:rPr>
                          <w:bCs/>
                          <w:i/>
                          <w:iCs/>
                          <w:lang w:eastAsia="zh-CN"/>
                        </w:rPr>
                      </w:pPr>
                      <w:r w:rsidRPr="0053152A">
                        <w:rPr>
                          <w:bCs/>
                          <w:i/>
                          <w:iCs/>
                          <w:lang w:eastAsia="zh-CN"/>
                        </w:rPr>
                        <w:t xml:space="preserve">RAN4 needs to keep an eye on the progress of alternative tools to replace current Word-based </w:t>
                      </w:r>
                      <w:proofErr w:type="gramStart"/>
                      <w:r w:rsidRPr="0053152A">
                        <w:rPr>
                          <w:bCs/>
                          <w:i/>
                          <w:iCs/>
                          <w:lang w:eastAsia="zh-CN"/>
                        </w:rPr>
                        <w:t>specification, and</w:t>
                      </w:r>
                      <w:proofErr w:type="gramEnd"/>
                      <w:r w:rsidRPr="0053152A">
                        <w:rPr>
                          <w:bCs/>
                          <w:i/>
                          <w:iCs/>
                          <w:lang w:eastAsia="zh-CN"/>
                        </w:rPr>
                        <w:t xml:space="preserve"> prepare for the potential impacts.</w:t>
                      </w:r>
                    </w:p>
                    <w:p w14:paraId="1124D108" w14:textId="77777777" w:rsidR="0003752D" w:rsidRPr="0053152A" w:rsidRDefault="0003752D" w:rsidP="0003752D">
                      <w:pPr>
                        <w:numPr>
                          <w:ilvl w:val="1"/>
                          <w:numId w:val="12"/>
                        </w:numPr>
                        <w:spacing w:after="180"/>
                        <w:jc w:val="left"/>
                        <w:rPr>
                          <w:bCs/>
                          <w:i/>
                          <w:iCs/>
                          <w:lang w:eastAsia="zh-CN"/>
                        </w:rPr>
                      </w:pPr>
                      <w:r w:rsidRPr="0053152A">
                        <w:rPr>
                          <w:bCs/>
                          <w:i/>
                          <w:iCs/>
                          <w:lang w:eastAsia="zh-CN"/>
                        </w:rPr>
                        <w:t>Proposal 2: The general specification modernization works (6GSM SID) can be discussed and decided in RANP to identify the needs and feasibility first, before starting any trial/study in RAN WGs level.</w:t>
                      </w:r>
                    </w:p>
                    <w:p w14:paraId="4C73C811" w14:textId="77777777" w:rsidR="0003752D" w:rsidRPr="0053152A" w:rsidRDefault="0003752D" w:rsidP="0003752D">
                      <w:pPr>
                        <w:numPr>
                          <w:ilvl w:val="1"/>
                          <w:numId w:val="12"/>
                        </w:numPr>
                        <w:spacing w:after="180"/>
                        <w:jc w:val="left"/>
                        <w:rPr>
                          <w:bCs/>
                          <w:i/>
                          <w:iCs/>
                          <w:lang w:eastAsia="zh-CN"/>
                        </w:rPr>
                      </w:pPr>
                      <w:r w:rsidRPr="0053152A">
                        <w:rPr>
                          <w:bCs/>
                          <w:i/>
                          <w:iCs/>
                          <w:lang w:eastAsia="zh-CN"/>
                        </w:rPr>
                        <w:t>Proposal 3: Adopt equivalent multi-formatted specifications with each format tailored to a specific purpose, e.g., facilitating script-based tools for CR drafting and consolidation: one format as the root specification under version control, and other formats can automatically be generated from the root format for different purposes.</w:t>
                      </w:r>
                    </w:p>
                    <w:p w14:paraId="746A6953" w14:textId="09BA16F3" w:rsidR="0003752D" w:rsidRPr="00E87E85" w:rsidRDefault="0003752D" w:rsidP="0003752D">
                      <w:pPr>
                        <w:numPr>
                          <w:ilvl w:val="1"/>
                          <w:numId w:val="12"/>
                        </w:numPr>
                        <w:spacing w:after="180"/>
                        <w:jc w:val="left"/>
                        <w:rPr>
                          <w:bCs/>
                          <w:i/>
                          <w:iCs/>
                          <w:lang w:eastAsia="zh-CN"/>
                        </w:rPr>
                      </w:pPr>
                      <w:r w:rsidRPr="0053152A">
                        <w:rPr>
                          <w:bCs/>
                          <w:i/>
                          <w:iCs/>
                          <w:lang w:eastAsia="zh-CN"/>
                        </w:rPr>
                        <w:t>Proposal 4: New tools to avoid cover sheet issues.</w:t>
                      </w:r>
                    </w:p>
                  </w:txbxContent>
                </v:textbox>
                <w10:wrap type="topAndBottom" anchorx="margin"/>
              </v:shape>
            </w:pict>
          </mc:Fallback>
        </mc:AlternateContent>
      </w:r>
      <w:r w:rsidRPr="004831D2">
        <w:rPr>
          <w:lang w:val="en-GB"/>
        </w:rPr>
        <w:t>Below we paste the relevant proposals in WF [2] for the topic of modernization and new tools.</w:t>
      </w:r>
    </w:p>
    <w:p w14:paraId="0E2007BC" w14:textId="77777777" w:rsidR="0003752D" w:rsidRPr="004831D2" w:rsidRDefault="0003752D" w:rsidP="0003752D">
      <w:pPr>
        <w:rPr>
          <w:lang w:val="en-GB"/>
        </w:rPr>
      </w:pPr>
    </w:p>
    <w:p w14:paraId="7DD55F61" w14:textId="77777777" w:rsidR="0003752D" w:rsidRDefault="0003752D" w:rsidP="0003752D">
      <w:pPr>
        <w:rPr>
          <w:lang w:val="en-GB"/>
        </w:rPr>
      </w:pPr>
      <w:r w:rsidRPr="004831D2">
        <w:rPr>
          <w:lang w:val="en-GB"/>
        </w:rPr>
        <w:t xml:space="preserve">For the purposes of the Performance requirements specification 38.101-4, we support replacing Word with machine-readable formats, with the best option being Markdown-based languages. </w:t>
      </w:r>
    </w:p>
    <w:p w14:paraId="7DB91341" w14:textId="2C01A0F2" w:rsidR="0003752D" w:rsidRPr="004831D2" w:rsidRDefault="0003752D" w:rsidP="0003752D">
      <w:pPr>
        <w:rPr>
          <w:lang w:val="en-GB"/>
        </w:rPr>
      </w:pPr>
      <w:r>
        <w:rPr>
          <w:lang w:val="en-GB"/>
        </w:rPr>
        <w:t xml:space="preserve">That is because from </w:t>
      </w:r>
      <w:r w:rsidRPr="004831D2">
        <w:rPr>
          <w:lang w:val="en-GB"/>
        </w:rPr>
        <w:t xml:space="preserve">a drafting point of view, </w:t>
      </w:r>
      <w:r>
        <w:rPr>
          <w:lang w:val="en-GB"/>
        </w:rPr>
        <w:t xml:space="preserve">specifically to the content of </w:t>
      </w:r>
      <w:r w:rsidRPr="004831D2">
        <w:rPr>
          <w:lang w:val="en-GB"/>
        </w:rPr>
        <w:t xml:space="preserve">the Performance Requirements </w:t>
      </w:r>
      <w:r>
        <w:rPr>
          <w:lang w:val="en-GB"/>
        </w:rPr>
        <w:t xml:space="preserve">TS, </w:t>
      </w:r>
      <w:proofErr w:type="gramStart"/>
      <w:r>
        <w:rPr>
          <w:lang w:val="en-GB"/>
        </w:rPr>
        <w:t>the vast majority of</w:t>
      </w:r>
      <w:proofErr w:type="gramEnd"/>
      <w:r>
        <w:rPr>
          <w:lang w:val="en-GB"/>
        </w:rPr>
        <w:t xml:space="preserve"> the content </w:t>
      </w:r>
      <w:r w:rsidRPr="004831D2">
        <w:rPr>
          <w:lang w:val="en-GB"/>
        </w:rPr>
        <w:t xml:space="preserve">is in text </w:t>
      </w:r>
      <w:r>
        <w:rPr>
          <w:lang w:val="en-GB"/>
        </w:rPr>
        <w:t xml:space="preserve">or tabular </w:t>
      </w:r>
      <w:r w:rsidRPr="004831D2">
        <w:rPr>
          <w:lang w:val="en-GB"/>
        </w:rPr>
        <w:t xml:space="preserve">format, </w:t>
      </w:r>
      <w:r>
        <w:rPr>
          <w:lang w:val="en-GB"/>
        </w:rPr>
        <w:t xml:space="preserve">with a limited </w:t>
      </w:r>
      <w:proofErr w:type="gramStart"/>
      <w:r>
        <w:rPr>
          <w:lang w:val="en-GB"/>
        </w:rPr>
        <w:t>number</w:t>
      </w:r>
      <w:proofErr w:type="gramEnd"/>
      <w:r>
        <w:rPr>
          <w:lang w:val="en-GB"/>
        </w:rPr>
        <w:t xml:space="preserve"> </w:t>
      </w:r>
      <w:r w:rsidRPr="004831D2">
        <w:rPr>
          <w:lang w:val="en-GB"/>
        </w:rPr>
        <w:t xml:space="preserve">figures, and a handful of block diagrams. The use of Markdown-based languages provides a very good solution to handle this  kind of content, and we believe that RAN4 </w:t>
      </w:r>
      <w:proofErr w:type="spellStart"/>
      <w:r w:rsidR="00204099">
        <w:rPr>
          <w:lang w:val="en-GB"/>
        </w:rPr>
        <w:t>d</w:t>
      </w:r>
      <w:r w:rsidRPr="004831D2">
        <w:rPr>
          <w:lang w:val="en-GB"/>
        </w:rPr>
        <w:t>emod</w:t>
      </w:r>
      <w:proofErr w:type="spellEnd"/>
      <w:r w:rsidRPr="004831D2">
        <w:rPr>
          <w:lang w:val="en-GB"/>
        </w:rPr>
        <w:t xml:space="preserve"> should start scoping the creation of a draft specification in the Forge 3GPP version control environment, created by MCC for this purpose at </w:t>
      </w:r>
      <w:hyperlink r:id="rId11" w:history="1">
        <w:r w:rsidRPr="004831D2">
          <w:rPr>
            <w:rStyle w:val="Hyperlink"/>
            <w:lang w:val="en-GB"/>
          </w:rPr>
          <w:t>https://forge.3gpp.org/rep/fs_6gspecs_new</w:t>
        </w:r>
      </w:hyperlink>
      <w:r w:rsidRPr="004831D2">
        <w:rPr>
          <w:lang w:val="en-GB"/>
        </w:rPr>
        <w:t>.</w:t>
      </w:r>
    </w:p>
    <w:p w14:paraId="4024B11B" w14:textId="632F4F64" w:rsidR="0003752D" w:rsidRPr="0053152A" w:rsidRDefault="0003752D" w:rsidP="0003752D">
      <w:pPr>
        <w:rPr>
          <w:b/>
          <w:bCs/>
          <w:lang w:val="en-GB"/>
        </w:rPr>
      </w:pPr>
      <w:r w:rsidRPr="0053152A">
        <w:rPr>
          <w:b/>
          <w:bCs/>
          <w:lang w:val="en-GB"/>
        </w:rPr>
        <w:t xml:space="preserve">Proposal </w:t>
      </w:r>
      <w:r w:rsidR="001117AA">
        <w:rPr>
          <w:b/>
          <w:bCs/>
          <w:lang w:val="en-GB"/>
        </w:rPr>
        <w:t>4</w:t>
      </w:r>
      <w:r w:rsidRPr="0053152A">
        <w:rPr>
          <w:b/>
          <w:bCs/>
          <w:lang w:val="en-GB"/>
        </w:rPr>
        <w:t xml:space="preserve">: </w:t>
      </w:r>
      <w:r w:rsidRPr="004121FC">
        <w:rPr>
          <w:lang w:val="en-GB"/>
        </w:rPr>
        <w:t xml:space="preserve">RAN4 to scope usage of Markdown-based language for the drafting and maintenance of the </w:t>
      </w:r>
      <w:r w:rsidR="00204099" w:rsidRPr="004121FC">
        <w:rPr>
          <w:lang w:val="en-GB"/>
        </w:rPr>
        <w:t>performance</w:t>
      </w:r>
      <w:r w:rsidRPr="004121FC">
        <w:rPr>
          <w:lang w:val="en-GB"/>
        </w:rPr>
        <w:t xml:space="preserve"> specification.</w:t>
      </w:r>
    </w:p>
    <w:p w14:paraId="5AAB2276" w14:textId="744DC3D0" w:rsidR="0003752D" w:rsidRPr="004121FC" w:rsidRDefault="0003752D" w:rsidP="0003752D">
      <w:pPr>
        <w:rPr>
          <w:lang w:val="en-GB"/>
        </w:rPr>
      </w:pPr>
      <w:r w:rsidRPr="0053152A">
        <w:rPr>
          <w:b/>
          <w:bCs/>
          <w:lang w:val="en-GB"/>
        </w:rPr>
        <w:t xml:space="preserve">Proposal </w:t>
      </w:r>
      <w:r w:rsidR="001117AA">
        <w:rPr>
          <w:b/>
          <w:bCs/>
          <w:lang w:val="en-GB"/>
        </w:rPr>
        <w:t>5</w:t>
      </w:r>
      <w:r w:rsidRPr="0053152A">
        <w:rPr>
          <w:b/>
          <w:bCs/>
          <w:lang w:val="en-GB"/>
        </w:rPr>
        <w:t xml:space="preserve">: </w:t>
      </w:r>
      <w:r w:rsidRPr="004121FC">
        <w:rPr>
          <w:lang w:val="en-GB"/>
        </w:rPr>
        <w:t xml:space="preserve">RAN4 to collect </w:t>
      </w:r>
      <w:r w:rsidR="00C60F33" w:rsidRPr="004121FC">
        <w:rPr>
          <w:lang w:val="en-GB"/>
        </w:rPr>
        <w:t xml:space="preserve">drafting file format </w:t>
      </w:r>
      <w:r w:rsidRPr="004121FC">
        <w:rPr>
          <w:lang w:val="en-GB"/>
        </w:rPr>
        <w:t xml:space="preserve">proposals from the companies for 6G </w:t>
      </w:r>
      <w:proofErr w:type="gramStart"/>
      <w:r w:rsidRPr="004121FC">
        <w:rPr>
          <w:lang w:val="en-GB"/>
        </w:rPr>
        <w:t>Spec</w:t>
      </w:r>
      <w:r w:rsidR="00C60F33" w:rsidRPr="004121FC">
        <w:rPr>
          <w:lang w:val="en-GB"/>
        </w:rPr>
        <w:t xml:space="preserve"> </w:t>
      </w:r>
      <w:r w:rsidRPr="004121FC">
        <w:rPr>
          <w:lang w:val="en-GB"/>
        </w:rPr>
        <w:t>,</w:t>
      </w:r>
      <w:proofErr w:type="gramEnd"/>
      <w:r w:rsidRPr="004121FC">
        <w:rPr>
          <w:lang w:val="en-GB"/>
        </w:rPr>
        <w:t xml:space="preserve"> and then create drafts in the 3GPP Forge for delegates to comment and evaluate.</w:t>
      </w:r>
    </w:p>
    <w:p w14:paraId="113A826D" w14:textId="4464D126" w:rsidR="0003752D" w:rsidRPr="00250A5F" w:rsidRDefault="0003752D" w:rsidP="0003752D">
      <w:pPr>
        <w:rPr>
          <w:lang w:val="en-GB"/>
        </w:rPr>
      </w:pPr>
      <w:r w:rsidRPr="00F35A2D">
        <w:rPr>
          <w:lang w:val="en-GB"/>
        </w:rPr>
        <w:t xml:space="preserve">A </w:t>
      </w:r>
      <w:r>
        <w:rPr>
          <w:lang w:val="en-GB"/>
        </w:rPr>
        <w:t xml:space="preserve">starting point could be to choose one </w:t>
      </w:r>
      <w:r w:rsidR="001F05EE">
        <w:rPr>
          <w:lang w:val="en-GB"/>
        </w:rPr>
        <w:t>section of the existing specification, for example 38.101-4, Section 5.2.2.2 – FR1 2RX PDSCH requirements</w:t>
      </w:r>
    </w:p>
    <w:p w14:paraId="0D305601" w14:textId="3C587082" w:rsidR="0003752D" w:rsidRPr="004121FC" w:rsidRDefault="0003752D" w:rsidP="0003752D">
      <w:pPr>
        <w:rPr>
          <w:lang w:val="en-GB"/>
        </w:rPr>
      </w:pPr>
      <w:r w:rsidRPr="0053152A">
        <w:rPr>
          <w:b/>
          <w:bCs/>
          <w:lang w:val="en-GB"/>
        </w:rPr>
        <w:t xml:space="preserve">Proposal </w:t>
      </w:r>
      <w:r w:rsidR="001117AA">
        <w:rPr>
          <w:b/>
          <w:bCs/>
          <w:lang w:val="en-GB"/>
        </w:rPr>
        <w:t>6</w:t>
      </w:r>
      <w:r w:rsidRPr="0053152A">
        <w:rPr>
          <w:b/>
          <w:bCs/>
          <w:lang w:val="en-GB"/>
        </w:rPr>
        <w:t xml:space="preserve">: </w:t>
      </w:r>
      <w:r w:rsidRPr="004121FC">
        <w:rPr>
          <w:lang w:val="en-GB"/>
        </w:rPr>
        <w:t xml:space="preserve">RAN4 to </w:t>
      </w:r>
      <w:r w:rsidR="001F05EE" w:rsidRPr="004121FC">
        <w:rPr>
          <w:lang w:val="en-GB"/>
        </w:rPr>
        <w:t xml:space="preserve">choose one clause </w:t>
      </w:r>
      <w:r w:rsidR="004F2D44" w:rsidRPr="004121FC">
        <w:rPr>
          <w:lang w:val="en-GB"/>
        </w:rPr>
        <w:t xml:space="preserve">or subclause </w:t>
      </w:r>
      <w:r w:rsidR="001F05EE" w:rsidRPr="004121FC">
        <w:rPr>
          <w:lang w:val="en-GB"/>
        </w:rPr>
        <w:t xml:space="preserve">in the existing specification (e.g. </w:t>
      </w:r>
      <w:r w:rsidR="004F2D44" w:rsidRPr="004121FC">
        <w:rPr>
          <w:lang w:val="en-GB"/>
        </w:rPr>
        <w:t xml:space="preserve">one or more subclauses in </w:t>
      </w:r>
      <w:r w:rsidR="00C60F33" w:rsidRPr="004121FC">
        <w:rPr>
          <w:lang w:val="en-GB"/>
        </w:rPr>
        <w:t xml:space="preserve">5.2.2.2 in TS 38.101-4) and encourage companies to </w:t>
      </w:r>
      <w:r w:rsidR="004F2D44" w:rsidRPr="004121FC">
        <w:rPr>
          <w:lang w:val="en-GB"/>
        </w:rPr>
        <w:t>reformat the existing material in the proposed file format</w:t>
      </w:r>
      <w:r w:rsidRPr="004121FC">
        <w:rPr>
          <w:lang w:val="en-GB"/>
        </w:rPr>
        <w:t>.</w:t>
      </w:r>
    </w:p>
    <w:p w14:paraId="2EBB24F7" w14:textId="2A61B1F4" w:rsidR="005E4CEC" w:rsidRPr="005E4CEC" w:rsidRDefault="00FE2B96" w:rsidP="004B0AE6">
      <w:pPr>
        <w:pStyle w:val="Heading2"/>
      </w:pPr>
      <w:r>
        <w:rPr>
          <w:lang w:val="en-US"/>
        </w:rPr>
        <w:t>Structure and Drafting Principles for TS 38.101-4</w:t>
      </w:r>
    </w:p>
    <w:bookmarkEnd w:id="2"/>
    <w:p w14:paraId="0EE13201" w14:textId="01D18FC9" w:rsidR="00A12661" w:rsidRPr="00D1270C" w:rsidRDefault="00A12661" w:rsidP="00A12661">
      <w:r w:rsidRPr="00D1270C">
        <w:t>We recommend RAN4 to review how applicability rules are currently handled in RAN4 demod</w:t>
      </w:r>
      <w:r>
        <w:t>ulation</w:t>
      </w:r>
      <w:r w:rsidRPr="00D1270C">
        <w:t xml:space="preserve"> specifications (i.e., 38.101-4 for UE demod</w:t>
      </w:r>
      <w:r>
        <w:t>ulation</w:t>
      </w:r>
      <w:r w:rsidRPr="00D1270C">
        <w:t xml:space="preserve"> and 38.104/38.141-1/38.141-2 for BS demod</w:t>
      </w:r>
      <w:r>
        <w:t>ulation</w:t>
      </w:r>
      <w:r w:rsidRPr="00D1270C">
        <w:t>) and to identify opportunities for improvement in 6G. This specification, while comprehensive, presents challenges in clarity and consistency that affect both interpretation and implementation.</w:t>
      </w:r>
    </w:p>
    <w:p w14:paraId="70481273" w14:textId="2A1EA901" w:rsidR="00A12661" w:rsidRPr="00D1270C" w:rsidRDefault="00A12661" w:rsidP="00A12661">
      <w:r w:rsidRPr="00D1270C">
        <w:t>One key observation is that the applicability of tests varies significantly across device types. Some devices are assigned dedicated sections, others are embedded within broader clauses, and some rely on tables that differ in structure and completeness. This fragmented approach makes it difficult for stakeholders to quickly determine which tests apply to which configurations, especially as new device categories emerge.</w:t>
      </w:r>
    </w:p>
    <w:p w14:paraId="17F8A790" w14:textId="23612A38" w:rsidR="00A12661" w:rsidRPr="00D1270C" w:rsidRDefault="00A12661" w:rsidP="00A12661">
      <w:r w:rsidRPr="00D1270C">
        <w:lastRenderedPageBreak/>
        <w:t>Some applicability rules are structured by antenna configuration, others by optional features, and many are buried in tables with conditional logic. This complexity underscores the need for a harmonized and streamlined approach</w:t>
      </w:r>
    </w:p>
    <w:p w14:paraId="3940F470" w14:textId="4C577A94" w:rsidR="00A12661" w:rsidRPr="007A047B" w:rsidRDefault="00A12661" w:rsidP="00A12661">
      <w:pPr>
        <w:rPr>
          <w:b/>
          <w:bCs/>
        </w:rPr>
      </w:pPr>
      <w:r w:rsidRPr="005575C9">
        <w:rPr>
          <w:b/>
          <w:bCs/>
        </w:rPr>
        <w:t>Observation</w:t>
      </w:r>
      <w:r w:rsidR="00DE73AF">
        <w:rPr>
          <w:b/>
          <w:bCs/>
        </w:rPr>
        <w:t xml:space="preserve"> 3</w:t>
      </w:r>
      <w:r w:rsidRPr="005575C9">
        <w:rPr>
          <w:b/>
          <w:bCs/>
        </w:rPr>
        <w:t xml:space="preserve">: </w:t>
      </w:r>
      <w:r w:rsidRPr="00954804">
        <w:t>The current structure of applicability rules in TS 38.101-4 is fragmented and sometimes inconsistent across device types, making it difficult for stakeholders to interpret test requirements reliably, especially for different types of devices.</w:t>
      </w:r>
      <w:r w:rsidRPr="007A047B">
        <w:rPr>
          <w:b/>
          <w:bCs/>
        </w:rPr>
        <w:t xml:space="preserve"> </w:t>
      </w:r>
    </w:p>
    <w:p w14:paraId="0BEE3E37" w14:textId="52E666AF" w:rsidR="00A12661" w:rsidRPr="00D1270C" w:rsidRDefault="00A12661" w:rsidP="00A12661">
      <w:r w:rsidRPr="00D1270C">
        <w:t>There are many examples of the inconsistencies above, but we can limit the list to a glaring example, regarding the applicability of demodulation requirements for 2RX UEs. Indeed, this is presented in a way that reveals inconsistencies that complicate understanding.</w:t>
      </w:r>
    </w:p>
    <w:p w14:paraId="4DD56912" w14:textId="0E605C2D" w:rsidR="00A12661" w:rsidRPr="00D1270C" w:rsidRDefault="00A12661" w:rsidP="00A12661">
      <w:r w:rsidRPr="00D1270C">
        <w:t>In Table 5.1.1.2-1, TS 38.101-4, the specification states that for UEs supporting only 2RX, “all tests in Clause 5.2.2” apply. This suggests a unified and complete applicability of demodulation requirements for 2RX devices.</w:t>
      </w:r>
    </w:p>
    <w:p w14:paraId="0F2CAE02" w14:textId="5088F727" w:rsidR="00A12661" w:rsidRPr="00D1270C" w:rsidRDefault="00A12661" w:rsidP="00A12661">
      <w:r w:rsidRPr="00D1270C">
        <w:t xml:space="preserve">However, Clause 5.2.2 is subdivided into multiple subclauses each addressing different requirements and configurations. Some of these subclauses include tests that are only relevant when certain features are </w:t>
      </w:r>
      <w:r w:rsidR="00D51DB8" w:rsidRPr="00D1270C">
        <w:t>signaled</w:t>
      </w:r>
      <w:r w:rsidRPr="00D1270C">
        <w:t xml:space="preserve"> (e.g., enhanced receiver types, HST-SFN, HST-DPS, </w:t>
      </w:r>
      <w:proofErr w:type="spellStart"/>
      <w:r w:rsidRPr="00D1270C">
        <w:t>RedCap</w:t>
      </w:r>
      <w:proofErr w:type="spellEnd"/>
      <w:r w:rsidRPr="00D1270C">
        <w:t>), which are not necessarily supported by all 2RX UEs and are reported via additional applicability tables or conditions.</w:t>
      </w:r>
    </w:p>
    <w:p w14:paraId="401C4DBB" w14:textId="118ED54C" w:rsidR="00A12661" w:rsidRPr="00D1270C" w:rsidRDefault="00A12661" w:rsidP="00A12661">
      <w:r w:rsidRPr="00D1270C">
        <w:t xml:space="preserve">This fragmented structure means that the reader needs to manually verify each subclause and its conditional logic. So, applicability is not centralized, and the reader needs to navigate multiple layers of specification to determine the correct test scope. </w:t>
      </w:r>
    </w:p>
    <w:p w14:paraId="18DED1F5" w14:textId="345DCFDB" w:rsidR="00A12661" w:rsidRPr="00954804" w:rsidRDefault="00A12661" w:rsidP="00A12661">
      <w:r w:rsidRPr="005575C9">
        <w:rPr>
          <w:b/>
          <w:bCs/>
        </w:rPr>
        <w:t>Proposal</w:t>
      </w:r>
      <w:r w:rsidR="00DE73AF">
        <w:rPr>
          <w:b/>
          <w:bCs/>
        </w:rPr>
        <w:t xml:space="preserve"> 7</w:t>
      </w:r>
      <w:r w:rsidRPr="005575C9">
        <w:rPr>
          <w:b/>
          <w:bCs/>
        </w:rPr>
        <w:t xml:space="preserve">: </w:t>
      </w:r>
      <w:r w:rsidRPr="00954804">
        <w:t>RAN4 should discuss improving Demodulation spec in 6GR by replacing broad applicability statements with clear, centralized mappings of test coverage. This would enhance consistency and reduce ambiguity across device types and configurations.</w:t>
      </w:r>
    </w:p>
    <w:p w14:paraId="3729615F" w14:textId="5B98722D" w:rsidR="00A12661" w:rsidRPr="00C32C82" w:rsidRDefault="00A12661" w:rsidP="00A12661">
      <w:r w:rsidRPr="00D1270C">
        <w:t>With the emergence of new application scenarios, novel device types are being introduced, and RAN4 is actively defining their corresponding performance requirements. It is important to recognize that while some devices may support TN functionality, others may operate independently without supporting it. Therefore, when determining test applicability across device types, it is essential to consider both the device capabilities and their intended application scenarios. Specifically, for devices that do not support legacy TN, test applicability should be structured to avoid dependence on legacy TN test cases.</w:t>
      </w:r>
    </w:p>
    <w:p w14:paraId="49894A49" w14:textId="563B7A66" w:rsidR="00A12661" w:rsidRPr="00954804" w:rsidRDefault="00A12661" w:rsidP="00A12661">
      <w:pPr>
        <w:rPr>
          <w:bCs/>
        </w:rPr>
      </w:pPr>
      <w:r w:rsidRPr="00D1270C">
        <w:rPr>
          <w:b/>
          <w:bCs/>
        </w:rPr>
        <w:t>Observation</w:t>
      </w:r>
      <w:r w:rsidR="00DE73AF">
        <w:rPr>
          <w:b/>
          <w:bCs/>
        </w:rPr>
        <w:t xml:space="preserve"> 4</w:t>
      </w:r>
      <w:r w:rsidRPr="00D1270C">
        <w:rPr>
          <w:b/>
          <w:bCs/>
        </w:rPr>
        <w:t xml:space="preserve">: </w:t>
      </w:r>
      <w:r w:rsidRPr="00954804">
        <w:rPr>
          <w:bCs/>
        </w:rPr>
        <w:t xml:space="preserve">RAN4 </w:t>
      </w:r>
      <w:r w:rsidR="00BD33D5" w:rsidRPr="00954804">
        <w:rPr>
          <w:bCs/>
        </w:rPr>
        <w:t>defines</w:t>
      </w:r>
      <w:r w:rsidRPr="00954804">
        <w:rPr>
          <w:bCs/>
        </w:rPr>
        <w:t xml:space="preserve"> performance requirements for emerging device types, recognizing that some devices may support TN functionality while others may operate independently without supporting it.</w:t>
      </w:r>
    </w:p>
    <w:p w14:paraId="76F31567" w14:textId="2074AF43" w:rsidR="001B432A" w:rsidRPr="00954804" w:rsidRDefault="00A12661" w:rsidP="00A12661">
      <w:pPr>
        <w:rPr>
          <w:bCs/>
        </w:rPr>
      </w:pPr>
      <w:r w:rsidRPr="00D1270C">
        <w:rPr>
          <w:b/>
          <w:bCs/>
        </w:rPr>
        <w:t>Proposal</w:t>
      </w:r>
      <w:r w:rsidR="00DE73AF">
        <w:rPr>
          <w:b/>
          <w:bCs/>
        </w:rPr>
        <w:t xml:space="preserve"> 8</w:t>
      </w:r>
      <w:r w:rsidRPr="00D1270C">
        <w:rPr>
          <w:b/>
          <w:bCs/>
        </w:rPr>
        <w:t xml:space="preserve">: </w:t>
      </w:r>
      <w:r w:rsidRPr="00954804">
        <w:rPr>
          <w:bCs/>
        </w:rPr>
        <w:t>RAN4 should implement a capability-aware test applicability framework that considers device functionality. For devices lacking legacy TN support, test applicability should be designed to avoid dependency on TN-related procedures and corresponding test cases.</w:t>
      </w:r>
    </w:p>
    <w:p w14:paraId="3A84A802" w14:textId="05132E65" w:rsidR="00F40F7A" w:rsidRDefault="00374C61" w:rsidP="00EE3B1E">
      <w:pPr>
        <w:pStyle w:val="Heading1"/>
        <w:rPr>
          <w:lang w:val="en-US"/>
        </w:rPr>
      </w:pPr>
      <w:r w:rsidRPr="00B56FFA">
        <w:rPr>
          <w:lang w:val="en-US"/>
        </w:rPr>
        <w:t>Conclusions</w:t>
      </w:r>
    </w:p>
    <w:p w14:paraId="16A88E88" w14:textId="19103CC0" w:rsidR="009F0711" w:rsidRPr="009F0711" w:rsidRDefault="009F0711" w:rsidP="009F0711">
      <w:pPr>
        <w:rPr>
          <w:lang w:eastAsia="zh-CN"/>
        </w:rPr>
      </w:pPr>
      <w:r w:rsidRPr="1AA6F0F3">
        <w:rPr>
          <w:lang w:eastAsia="zh-CN"/>
        </w:rPr>
        <w:t xml:space="preserve">In this paper we provided our views </w:t>
      </w:r>
      <w:r w:rsidR="00424CA5">
        <w:rPr>
          <w:lang w:eastAsia="zh-CN"/>
        </w:rPr>
        <w:t>related to the operation efficiency in RAN4</w:t>
      </w:r>
      <w:r w:rsidRPr="1AA6F0F3">
        <w:rPr>
          <w:lang w:eastAsia="zh-CN"/>
        </w:rPr>
        <w:t>. Our observations and proposals are summarized as follows:</w:t>
      </w:r>
    </w:p>
    <w:p w14:paraId="45498616" w14:textId="46135CBC" w:rsidR="00BD33D5" w:rsidRPr="00E87E85" w:rsidRDefault="00BD33D5" w:rsidP="00BD33D5">
      <w:r w:rsidRPr="00F35A2D">
        <w:rPr>
          <w:b/>
          <w:bCs/>
        </w:rPr>
        <w:t xml:space="preserve">Observation </w:t>
      </w:r>
      <w:r>
        <w:rPr>
          <w:b/>
          <w:bCs/>
        </w:rPr>
        <w:t>1</w:t>
      </w:r>
      <w:r w:rsidRPr="00F35A2D">
        <w:rPr>
          <w:b/>
          <w:bCs/>
        </w:rPr>
        <w:t>:</w:t>
      </w:r>
      <w:r>
        <w:rPr>
          <w:b/>
          <w:bCs/>
        </w:rPr>
        <w:t xml:space="preserve"> </w:t>
      </w:r>
      <w:r w:rsidRPr="00E87E85">
        <w:t xml:space="preserve">Structural issues in the current Performance Requirements specification include the convoluted mapping between supported feature and </w:t>
      </w:r>
      <w:r w:rsidR="002D60D0" w:rsidRPr="00E87E85">
        <w:t>applicable</w:t>
      </w:r>
      <w:r w:rsidRPr="00E87E85">
        <w:t xml:space="preserve"> testing, fragmentation of the requirement configuration across multiple table containing parameters, </w:t>
      </w:r>
      <w:proofErr w:type="spellStart"/>
      <w:proofErr w:type="gramStart"/>
      <w:r w:rsidRPr="00E87E85">
        <w:t>non spec</w:t>
      </w:r>
      <w:proofErr w:type="spellEnd"/>
      <w:proofErr w:type="gramEnd"/>
      <w:r w:rsidRPr="00E87E85">
        <w:t>-compliant defined parameters.</w:t>
      </w:r>
    </w:p>
    <w:p w14:paraId="6745E24D" w14:textId="77777777" w:rsidR="002D60D0" w:rsidRPr="00E87E85" w:rsidRDefault="002D60D0" w:rsidP="002D60D0">
      <w:r w:rsidRPr="0053152A">
        <w:rPr>
          <w:b/>
          <w:bCs/>
        </w:rPr>
        <w:t xml:space="preserve">Observation </w:t>
      </w:r>
      <w:r>
        <w:rPr>
          <w:b/>
          <w:bCs/>
        </w:rPr>
        <w:t>2</w:t>
      </w:r>
      <w:r w:rsidRPr="0053152A">
        <w:rPr>
          <w:b/>
          <w:bCs/>
        </w:rPr>
        <w:t>:</w:t>
      </w:r>
      <w:r>
        <w:rPr>
          <w:b/>
          <w:bCs/>
        </w:rPr>
        <w:t xml:space="preserve"> </w:t>
      </w:r>
      <w:r w:rsidRPr="00E87E85">
        <w:t>RAN4 has worked on the implementation of a Band Combination database in JSON format as part of the RAN4 specification.</w:t>
      </w:r>
    </w:p>
    <w:p w14:paraId="2D7DE7B9" w14:textId="77777777" w:rsidR="002D60D0" w:rsidRPr="00E87E85" w:rsidRDefault="002D60D0" w:rsidP="002D60D0">
      <w:r>
        <w:rPr>
          <w:b/>
          <w:bCs/>
        </w:rPr>
        <w:t>Proposal</w:t>
      </w:r>
      <w:r w:rsidRPr="0053152A">
        <w:rPr>
          <w:b/>
          <w:bCs/>
        </w:rPr>
        <w:t xml:space="preserve"> </w:t>
      </w:r>
      <w:r>
        <w:rPr>
          <w:b/>
          <w:bCs/>
        </w:rPr>
        <w:t>1</w:t>
      </w:r>
      <w:r w:rsidRPr="0053152A">
        <w:rPr>
          <w:b/>
          <w:bCs/>
        </w:rPr>
        <w:t>:</w:t>
      </w:r>
      <w:r>
        <w:rPr>
          <w:b/>
          <w:bCs/>
        </w:rPr>
        <w:t xml:space="preserve"> </w:t>
      </w:r>
      <w:r w:rsidRPr="00E87E85">
        <w:t>RAN4 to use a database approach for the introduction and maintenance of performance requirements in 6G specification.</w:t>
      </w:r>
    </w:p>
    <w:p w14:paraId="14D95387" w14:textId="77777777" w:rsidR="002D60D0" w:rsidRPr="00E87E85" w:rsidRDefault="002D60D0" w:rsidP="002D60D0">
      <w:r>
        <w:rPr>
          <w:b/>
          <w:bCs/>
        </w:rPr>
        <w:t>Proposal</w:t>
      </w:r>
      <w:r w:rsidRPr="0053152A">
        <w:rPr>
          <w:b/>
          <w:bCs/>
        </w:rPr>
        <w:t xml:space="preserve"> </w:t>
      </w:r>
      <w:r>
        <w:rPr>
          <w:b/>
          <w:bCs/>
        </w:rPr>
        <w:t>2</w:t>
      </w:r>
      <w:r w:rsidRPr="0053152A">
        <w:rPr>
          <w:b/>
          <w:bCs/>
        </w:rPr>
        <w:t>:</w:t>
      </w:r>
      <w:r>
        <w:rPr>
          <w:b/>
          <w:bCs/>
        </w:rPr>
        <w:t xml:space="preserve"> </w:t>
      </w:r>
      <w:r w:rsidRPr="00E87E85">
        <w:t>RAN4 to evaluate the use of JSON as database format for performance requirements in 6G specification.</w:t>
      </w:r>
    </w:p>
    <w:p w14:paraId="7066294C" w14:textId="77777777" w:rsidR="002D60D0" w:rsidRDefault="002D60D0" w:rsidP="002D60D0">
      <w:r>
        <w:rPr>
          <w:b/>
          <w:bCs/>
        </w:rPr>
        <w:t>Proposal</w:t>
      </w:r>
      <w:r w:rsidRPr="0053152A">
        <w:rPr>
          <w:b/>
          <w:bCs/>
        </w:rPr>
        <w:t xml:space="preserve"> </w:t>
      </w:r>
      <w:r>
        <w:rPr>
          <w:b/>
          <w:bCs/>
        </w:rPr>
        <w:t>3</w:t>
      </w:r>
      <w:r w:rsidRPr="0053152A">
        <w:rPr>
          <w:b/>
          <w:bCs/>
        </w:rPr>
        <w:t>:</w:t>
      </w:r>
      <w:r>
        <w:rPr>
          <w:b/>
          <w:bCs/>
        </w:rPr>
        <w:t xml:space="preserve"> </w:t>
      </w:r>
      <w:r w:rsidRPr="00E87E85">
        <w:t>RAN4 to encourage companies to submit JSON Schema proposals with spec-compliant configuration parameters necessary for the definition of the requirements.</w:t>
      </w:r>
    </w:p>
    <w:p w14:paraId="7B77A92F" w14:textId="77777777" w:rsidR="00F17146" w:rsidRPr="0053152A" w:rsidRDefault="00F17146" w:rsidP="00F17146">
      <w:pPr>
        <w:rPr>
          <w:b/>
          <w:bCs/>
          <w:lang w:val="en-GB"/>
        </w:rPr>
      </w:pPr>
      <w:r w:rsidRPr="0053152A">
        <w:rPr>
          <w:b/>
          <w:bCs/>
          <w:lang w:val="en-GB"/>
        </w:rPr>
        <w:t xml:space="preserve">Proposal </w:t>
      </w:r>
      <w:r>
        <w:rPr>
          <w:b/>
          <w:bCs/>
          <w:lang w:val="en-GB"/>
        </w:rPr>
        <w:t>4</w:t>
      </w:r>
      <w:r w:rsidRPr="0053152A">
        <w:rPr>
          <w:b/>
          <w:bCs/>
          <w:lang w:val="en-GB"/>
        </w:rPr>
        <w:t xml:space="preserve">: </w:t>
      </w:r>
      <w:r w:rsidRPr="004121FC">
        <w:rPr>
          <w:lang w:val="en-GB"/>
        </w:rPr>
        <w:t xml:space="preserve">RAN4 to scope usage of Markdown-based language for the drafting and maintenance of the </w:t>
      </w:r>
      <w:proofErr w:type="spellStart"/>
      <w:r w:rsidRPr="004121FC">
        <w:rPr>
          <w:lang w:val="en-GB"/>
        </w:rPr>
        <w:t>perfromance</w:t>
      </w:r>
      <w:proofErr w:type="spellEnd"/>
      <w:r w:rsidRPr="004121FC">
        <w:rPr>
          <w:lang w:val="en-GB"/>
        </w:rPr>
        <w:t xml:space="preserve"> specification.</w:t>
      </w:r>
    </w:p>
    <w:p w14:paraId="38A2688F" w14:textId="77777777" w:rsidR="00F17146" w:rsidRPr="004121FC" w:rsidRDefault="00F17146" w:rsidP="00F17146">
      <w:pPr>
        <w:rPr>
          <w:lang w:val="en-GB"/>
        </w:rPr>
      </w:pPr>
      <w:r w:rsidRPr="0053152A">
        <w:rPr>
          <w:b/>
          <w:bCs/>
          <w:lang w:val="en-GB"/>
        </w:rPr>
        <w:lastRenderedPageBreak/>
        <w:t xml:space="preserve">Proposal </w:t>
      </w:r>
      <w:r>
        <w:rPr>
          <w:b/>
          <w:bCs/>
          <w:lang w:val="en-GB"/>
        </w:rPr>
        <w:t>5</w:t>
      </w:r>
      <w:r w:rsidRPr="0053152A">
        <w:rPr>
          <w:b/>
          <w:bCs/>
          <w:lang w:val="en-GB"/>
        </w:rPr>
        <w:t xml:space="preserve">: </w:t>
      </w:r>
      <w:r w:rsidRPr="004121FC">
        <w:rPr>
          <w:lang w:val="en-GB"/>
        </w:rPr>
        <w:t xml:space="preserve">RAN4 to collect drafting file format proposals from the companies for 6G </w:t>
      </w:r>
      <w:proofErr w:type="gramStart"/>
      <w:r w:rsidRPr="004121FC">
        <w:rPr>
          <w:lang w:val="en-GB"/>
        </w:rPr>
        <w:t>Spec ,</w:t>
      </w:r>
      <w:proofErr w:type="gramEnd"/>
      <w:r w:rsidRPr="004121FC">
        <w:rPr>
          <w:lang w:val="en-GB"/>
        </w:rPr>
        <w:t xml:space="preserve"> and then create drafts in the 3GPP Forge for delegates to comment and evaluate.</w:t>
      </w:r>
    </w:p>
    <w:p w14:paraId="03E784E3" w14:textId="77777777" w:rsidR="00F17146" w:rsidRPr="004121FC" w:rsidRDefault="00F17146" w:rsidP="00F17146">
      <w:pPr>
        <w:rPr>
          <w:lang w:val="en-GB"/>
        </w:rPr>
      </w:pPr>
      <w:r w:rsidRPr="0053152A">
        <w:rPr>
          <w:b/>
          <w:bCs/>
          <w:lang w:val="en-GB"/>
        </w:rPr>
        <w:t xml:space="preserve">Proposal </w:t>
      </w:r>
      <w:r>
        <w:rPr>
          <w:b/>
          <w:bCs/>
          <w:lang w:val="en-GB"/>
        </w:rPr>
        <w:t>6</w:t>
      </w:r>
      <w:r w:rsidRPr="0053152A">
        <w:rPr>
          <w:b/>
          <w:bCs/>
          <w:lang w:val="en-GB"/>
        </w:rPr>
        <w:t xml:space="preserve">: </w:t>
      </w:r>
      <w:r w:rsidRPr="004121FC">
        <w:rPr>
          <w:lang w:val="en-GB"/>
        </w:rPr>
        <w:t>RAN4 to choose one clause or subclause in the existing specification (e.g. one or more subclauses in 5.2.2.2 in TS 38.101-4) and encourage companies to reformat the existing material in the proposed file format.</w:t>
      </w:r>
    </w:p>
    <w:p w14:paraId="3A21B4A9" w14:textId="77777777" w:rsidR="00F17146" w:rsidRPr="007A047B" w:rsidRDefault="00F17146" w:rsidP="00F17146">
      <w:pPr>
        <w:rPr>
          <w:b/>
          <w:bCs/>
        </w:rPr>
      </w:pPr>
      <w:r w:rsidRPr="005575C9">
        <w:rPr>
          <w:b/>
          <w:bCs/>
        </w:rPr>
        <w:t>Observation</w:t>
      </w:r>
      <w:r>
        <w:rPr>
          <w:b/>
          <w:bCs/>
        </w:rPr>
        <w:t xml:space="preserve"> 3</w:t>
      </w:r>
      <w:r w:rsidRPr="005575C9">
        <w:rPr>
          <w:b/>
          <w:bCs/>
        </w:rPr>
        <w:t xml:space="preserve">: </w:t>
      </w:r>
      <w:r w:rsidRPr="00954804">
        <w:t>The current structure of applicability rules in TS 38.101-4 is fragmented and sometimes inconsistent across device types, making it difficult for stakeholders to interpret test requirements reliably, especially for different types of devices.</w:t>
      </w:r>
      <w:r w:rsidRPr="007A047B">
        <w:rPr>
          <w:b/>
          <w:bCs/>
        </w:rPr>
        <w:t xml:space="preserve"> </w:t>
      </w:r>
    </w:p>
    <w:p w14:paraId="0502D63D" w14:textId="77777777" w:rsidR="00F17146" w:rsidRPr="00954804" w:rsidRDefault="00F17146" w:rsidP="00F17146">
      <w:r w:rsidRPr="005575C9">
        <w:rPr>
          <w:b/>
          <w:bCs/>
        </w:rPr>
        <w:t>Proposal</w:t>
      </w:r>
      <w:r>
        <w:rPr>
          <w:b/>
          <w:bCs/>
        </w:rPr>
        <w:t xml:space="preserve"> 7</w:t>
      </w:r>
      <w:r w:rsidRPr="005575C9">
        <w:rPr>
          <w:b/>
          <w:bCs/>
        </w:rPr>
        <w:t xml:space="preserve">: </w:t>
      </w:r>
      <w:r w:rsidRPr="00954804">
        <w:t>RAN4 should discuss improving Demodulation spec in 6GR by replacing broad applicability statements with clear, centralized mappings of test coverage. This would enhance consistency and reduce ambiguity across device types and configurations.</w:t>
      </w:r>
    </w:p>
    <w:p w14:paraId="010D5482" w14:textId="77777777" w:rsidR="00B01BFB" w:rsidRPr="00954804" w:rsidRDefault="00B01BFB" w:rsidP="00B01BFB">
      <w:pPr>
        <w:rPr>
          <w:bCs/>
        </w:rPr>
      </w:pPr>
      <w:r w:rsidRPr="00D1270C">
        <w:rPr>
          <w:b/>
          <w:bCs/>
        </w:rPr>
        <w:t>Observation</w:t>
      </w:r>
      <w:r>
        <w:rPr>
          <w:b/>
          <w:bCs/>
        </w:rPr>
        <w:t xml:space="preserve"> 4</w:t>
      </w:r>
      <w:r w:rsidRPr="00D1270C">
        <w:rPr>
          <w:b/>
          <w:bCs/>
        </w:rPr>
        <w:t xml:space="preserve">: </w:t>
      </w:r>
      <w:r w:rsidRPr="00954804">
        <w:rPr>
          <w:bCs/>
        </w:rPr>
        <w:t>RAN4 defines performance requirements for emerging device types, recognizing that some devices may support TN functionality while others may operate independently without supporting it.</w:t>
      </w:r>
    </w:p>
    <w:p w14:paraId="666CEAC6" w14:textId="776FA5F6" w:rsidR="00F17146" w:rsidRPr="00E87E85" w:rsidRDefault="00B01BFB" w:rsidP="00B01BFB">
      <w:r w:rsidRPr="00D1270C">
        <w:rPr>
          <w:b/>
          <w:bCs/>
        </w:rPr>
        <w:t>Proposal</w:t>
      </w:r>
      <w:r>
        <w:rPr>
          <w:b/>
          <w:bCs/>
        </w:rPr>
        <w:t xml:space="preserve"> 8</w:t>
      </w:r>
      <w:r w:rsidRPr="00D1270C">
        <w:rPr>
          <w:b/>
          <w:bCs/>
        </w:rPr>
        <w:t xml:space="preserve">: </w:t>
      </w:r>
      <w:r w:rsidRPr="00954804">
        <w:rPr>
          <w:bCs/>
        </w:rPr>
        <w:t>RAN4 should implement a capability-aware test applicability framework that considers device functionality. For devices lacking legacy TN support, test applicability should be designed to avoid dependency on TN-related procedures and corresponding test cases.</w:t>
      </w:r>
    </w:p>
    <w:p w14:paraId="5A689F87" w14:textId="68D398FA" w:rsidR="002D0DC0" w:rsidRDefault="002E4881" w:rsidP="00A43823">
      <w:pPr>
        <w:pStyle w:val="Heading1"/>
        <w:rPr>
          <w:lang w:val="en-US"/>
        </w:rPr>
      </w:pPr>
      <w:r w:rsidRPr="00B56FFA">
        <w:rPr>
          <w:lang w:val="en-US"/>
        </w:rPr>
        <w:t>References</w:t>
      </w:r>
    </w:p>
    <w:p w14:paraId="62FDA40C" w14:textId="207EE5CB" w:rsidR="008C65D5" w:rsidRDefault="00294AB9" w:rsidP="00394F34">
      <w:pPr>
        <w:pStyle w:val="ListParagraph"/>
        <w:numPr>
          <w:ilvl w:val="0"/>
          <w:numId w:val="7"/>
        </w:numPr>
      </w:pPr>
      <w:bookmarkStart w:id="3" w:name="_Ref207786612"/>
      <w:r>
        <w:t>RP-251881, New SID: Study on 6G Radio, RAN #108, June 2025</w:t>
      </w:r>
      <w:bookmarkEnd w:id="3"/>
    </w:p>
    <w:p w14:paraId="01A76ED5" w14:textId="63A78449" w:rsidR="00AC3D31" w:rsidRPr="00A56340" w:rsidRDefault="00AC3D31" w:rsidP="002D60D0">
      <w:pPr>
        <w:pStyle w:val="ListParagraph"/>
        <w:numPr>
          <w:ilvl w:val="0"/>
          <w:numId w:val="7"/>
        </w:numPr>
      </w:pPr>
      <w:bookmarkStart w:id="4" w:name="_Ref212720005"/>
      <w:r>
        <w:t xml:space="preserve">R4-2514648, WF on 6G operation efficiency, RAN4 #116bis, </w:t>
      </w:r>
      <w:bookmarkEnd w:id="4"/>
      <w:r w:rsidR="006C7F3E">
        <w:t xml:space="preserve">October </w:t>
      </w:r>
      <w:r w:rsidR="00F17146">
        <w:t>20</w:t>
      </w:r>
      <w:r w:rsidR="006C7F3E">
        <w:t>25</w:t>
      </w:r>
    </w:p>
    <w:sectPr w:rsidR="00AC3D31" w:rsidRPr="00A56340" w:rsidSect="002A2CB4">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0AA84" w14:textId="77777777" w:rsidR="0052646E" w:rsidRDefault="0052646E">
      <w:r>
        <w:separator/>
      </w:r>
    </w:p>
  </w:endnote>
  <w:endnote w:type="continuationSeparator" w:id="0">
    <w:p w14:paraId="2D7521AF" w14:textId="77777777" w:rsidR="0052646E" w:rsidRDefault="0052646E">
      <w:r>
        <w:continuationSeparator/>
      </w:r>
    </w:p>
  </w:endnote>
  <w:endnote w:type="continuationNotice" w:id="1">
    <w:p w14:paraId="0C131F9A" w14:textId="77777777" w:rsidR="0052646E" w:rsidRDefault="005264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83D80" w14:textId="77777777" w:rsidR="0052646E" w:rsidRDefault="0052646E">
      <w:r>
        <w:separator/>
      </w:r>
    </w:p>
  </w:footnote>
  <w:footnote w:type="continuationSeparator" w:id="0">
    <w:p w14:paraId="000C755C" w14:textId="77777777" w:rsidR="0052646E" w:rsidRDefault="0052646E">
      <w:r>
        <w:continuationSeparator/>
      </w:r>
    </w:p>
  </w:footnote>
  <w:footnote w:type="continuationNotice" w:id="1">
    <w:p w14:paraId="69707173" w14:textId="77777777" w:rsidR="0052646E" w:rsidRDefault="005264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5A0DEF"/>
    <w:multiLevelType w:val="hybridMultilevel"/>
    <w:tmpl w:val="7826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B4040"/>
    <w:multiLevelType w:val="hybridMultilevel"/>
    <w:tmpl w:val="C78A7D2E"/>
    <w:lvl w:ilvl="0" w:tplc="ED103A7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244125"/>
    <w:multiLevelType w:val="hybridMultilevel"/>
    <w:tmpl w:val="CBAADF16"/>
    <w:lvl w:ilvl="0" w:tplc="1EF4E1DC">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AE4FE2"/>
    <w:multiLevelType w:val="hybridMultilevel"/>
    <w:tmpl w:val="630093C4"/>
    <w:lvl w:ilvl="0" w:tplc="142E8628">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FE1331"/>
    <w:multiLevelType w:val="hybridMultilevel"/>
    <w:tmpl w:val="0B785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493361"/>
    <w:multiLevelType w:val="hybridMultilevel"/>
    <w:tmpl w:val="756AC1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3"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4A675F"/>
    <w:multiLevelType w:val="hybridMultilevel"/>
    <w:tmpl w:val="CC3A89E2"/>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7"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7836CEE"/>
    <w:multiLevelType w:val="hybridMultilevel"/>
    <w:tmpl w:val="4CD4CADA"/>
    <w:lvl w:ilvl="0" w:tplc="AA9238EE">
      <w:start w:val="1"/>
      <w:numFmt w:val="bullet"/>
      <w:lvlText w:val="◦"/>
      <w:lvlJc w:val="left"/>
      <w:pPr>
        <w:tabs>
          <w:tab w:val="num" w:pos="720"/>
        </w:tabs>
        <w:ind w:left="720" w:hanging="360"/>
      </w:pPr>
      <w:rPr>
        <w:rFonts w:ascii="Microsoft Sans Serif" w:hAnsi="Microsoft Sans Serif" w:hint="default"/>
      </w:rPr>
    </w:lvl>
    <w:lvl w:ilvl="1" w:tplc="6A7EFE72">
      <w:start w:val="1"/>
      <w:numFmt w:val="bullet"/>
      <w:lvlText w:val="◦"/>
      <w:lvlJc w:val="left"/>
      <w:pPr>
        <w:tabs>
          <w:tab w:val="num" w:pos="1440"/>
        </w:tabs>
        <w:ind w:left="1440" w:hanging="360"/>
      </w:pPr>
      <w:rPr>
        <w:rFonts w:ascii="Microsoft Sans Serif" w:hAnsi="Microsoft Sans Serif" w:hint="default"/>
      </w:rPr>
    </w:lvl>
    <w:lvl w:ilvl="2" w:tplc="FC18CC2A" w:tentative="1">
      <w:start w:val="1"/>
      <w:numFmt w:val="bullet"/>
      <w:lvlText w:val="◦"/>
      <w:lvlJc w:val="left"/>
      <w:pPr>
        <w:tabs>
          <w:tab w:val="num" w:pos="2160"/>
        </w:tabs>
        <w:ind w:left="2160" w:hanging="360"/>
      </w:pPr>
      <w:rPr>
        <w:rFonts w:ascii="Microsoft Sans Serif" w:hAnsi="Microsoft Sans Serif" w:hint="default"/>
      </w:rPr>
    </w:lvl>
    <w:lvl w:ilvl="3" w:tplc="1CC04EC6" w:tentative="1">
      <w:start w:val="1"/>
      <w:numFmt w:val="bullet"/>
      <w:lvlText w:val="◦"/>
      <w:lvlJc w:val="left"/>
      <w:pPr>
        <w:tabs>
          <w:tab w:val="num" w:pos="2880"/>
        </w:tabs>
        <w:ind w:left="2880" w:hanging="360"/>
      </w:pPr>
      <w:rPr>
        <w:rFonts w:ascii="Microsoft Sans Serif" w:hAnsi="Microsoft Sans Serif" w:hint="default"/>
      </w:rPr>
    </w:lvl>
    <w:lvl w:ilvl="4" w:tplc="6A7A5C0C" w:tentative="1">
      <w:start w:val="1"/>
      <w:numFmt w:val="bullet"/>
      <w:lvlText w:val="◦"/>
      <w:lvlJc w:val="left"/>
      <w:pPr>
        <w:tabs>
          <w:tab w:val="num" w:pos="3600"/>
        </w:tabs>
        <w:ind w:left="3600" w:hanging="360"/>
      </w:pPr>
      <w:rPr>
        <w:rFonts w:ascii="Microsoft Sans Serif" w:hAnsi="Microsoft Sans Serif" w:hint="default"/>
      </w:rPr>
    </w:lvl>
    <w:lvl w:ilvl="5" w:tplc="98A479CE" w:tentative="1">
      <w:start w:val="1"/>
      <w:numFmt w:val="bullet"/>
      <w:lvlText w:val="◦"/>
      <w:lvlJc w:val="left"/>
      <w:pPr>
        <w:tabs>
          <w:tab w:val="num" w:pos="4320"/>
        </w:tabs>
        <w:ind w:left="4320" w:hanging="360"/>
      </w:pPr>
      <w:rPr>
        <w:rFonts w:ascii="Microsoft Sans Serif" w:hAnsi="Microsoft Sans Serif" w:hint="default"/>
      </w:rPr>
    </w:lvl>
    <w:lvl w:ilvl="6" w:tplc="4462C186" w:tentative="1">
      <w:start w:val="1"/>
      <w:numFmt w:val="bullet"/>
      <w:lvlText w:val="◦"/>
      <w:lvlJc w:val="left"/>
      <w:pPr>
        <w:tabs>
          <w:tab w:val="num" w:pos="5040"/>
        </w:tabs>
        <w:ind w:left="5040" w:hanging="360"/>
      </w:pPr>
      <w:rPr>
        <w:rFonts w:ascii="Microsoft Sans Serif" w:hAnsi="Microsoft Sans Serif" w:hint="default"/>
      </w:rPr>
    </w:lvl>
    <w:lvl w:ilvl="7" w:tplc="A4DAAC36" w:tentative="1">
      <w:start w:val="1"/>
      <w:numFmt w:val="bullet"/>
      <w:lvlText w:val="◦"/>
      <w:lvlJc w:val="left"/>
      <w:pPr>
        <w:tabs>
          <w:tab w:val="num" w:pos="5760"/>
        </w:tabs>
        <w:ind w:left="5760" w:hanging="360"/>
      </w:pPr>
      <w:rPr>
        <w:rFonts w:ascii="Microsoft Sans Serif" w:hAnsi="Microsoft Sans Serif" w:hint="default"/>
      </w:rPr>
    </w:lvl>
    <w:lvl w:ilvl="8" w:tplc="2B4ED3CC" w:tentative="1">
      <w:start w:val="1"/>
      <w:numFmt w:val="bullet"/>
      <w:lvlText w:val="◦"/>
      <w:lvlJc w:val="left"/>
      <w:pPr>
        <w:tabs>
          <w:tab w:val="num" w:pos="6480"/>
        </w:tabs>
        <w:ind w:left="6480" w:hanging="360"/>
      </w:pPr>
      <w:rPr>
        <w:rFonts w:ascii="Microsoft Sans Serif" w:hAnsi="Microsoft Sans Serif"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22" w15:restartNumberingAfterBreak="0">
    <w:nsid w:val="3EA5095B"/>
    <w:multiLevelType w:val="hybridMultilevel"/>
    <w:tmpl w:val="2D7E8146"/>
    <w:lvl w:ilvl="0" w:tplc="142E8628">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5C318E"/>
    <w:multiLevelType w:val="hybridMultilevel"/>
    <w:tmpl w:val="91862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CD3D00"/>
    <w:multiLevelType w:val="hybridMultilevel"/>
    <w:tmpl w:val="B2364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377BE7"/>
    <w:multiLevelType w:val="hybridMultilevel"/>
    <w:tmpl w:val="39084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88312C"/>
    <w:multiLevelType w:val="hybridMultilevel"/>
    <w:tmpl w:val="469A1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SimSun" w:hAnsi="SimSu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53879FD"/>
    <w:multiLevelType w:val="hybridMultilevel"/>
    <w:tmpl w:val="89AAA69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58B73482"/>
    <w:multiLevelType w:val="hybridMultilevel"/>
    <w:tmpl w:val="4262341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E27C5A"/>
    <w:multiLevelType w:val="hybridMultilevel"/>
    <w:tmpl w:val="ACD26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D125326"/>
    <w:multiLevelType w:val="hybridMultilevel"/>
    <w:tmpl w:val="33B05A48"/>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5" w15:restartNumberingAfterBreak="0">
    <w:nsid w:val="5FFB6BA8"/>
    <w:multiLevelType w:val="hybridMultilevel"/>
    <w:tmpl w:val="A11AF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135A1B"/>
    <w:multiLevelType w:val="hybridMultilevel"/>
    <w:tmpl w:val="105E68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64F4442E"/>
    <w:multiLevelType w:val="hybridMultilevel"/>
    <w:tmpl w:val="BD2832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A4221BD"/>
    <w:multiLevelType w:val="hybridMultilevel"/>
    <w:tmpl w:val="0E727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8B2C50"/>
    <w:multiLevelType w:val="hybridMultilevel"/>
    <w:tmpl w:val="46A0BEB4"/>
    <w:lvl w:ilvl="0" w:tplc="AB347678">
      <w:start w:val="1"/>
      <w:numFmt w:val="bullet"/>
      <w:lvlText w:val="◦"/>
      <w:lvlJc w:val="left"/>
      <w:pPr>
        <w:tabs>
          <w:tab w:val="num" w:pos="720"/>
        </w:tabs>
        <w:ind w:left="720" w:hanging="360"/>
      </w:pPr>
      <w:rPr>
        <w:rFonts w:ascii="Microsoft Sans Serif" w:hAnsi="Microsoft Sans Serif" w:hint="default"/>
      </w:rPr>
    </w:lvl>
    <w:lvl w:ilvl="1" w:tplc="76F4FAE0">
      <w:start w:val="1"/>
      <w:numFmt w:val="bullet"/>
      <w:lvlText w:val="◦"/>
      <w:lvlJc w:val="left"/>
      <w:pPr>
        <w:tabs>
          <w:tab w:val="num" w:pos="1440"/>
        </w:tabs>
        <w:ind w:left="1440" w:hanging="360"/>
      </w:pPr>
      <w:rPr>
        <w:rFonts w:ascii="Microsoft Sans Serif" w:hAnsi="Microsoft Sans Serif" w:hint="default"/>
      </w:rPr>
    </w:lvl>
    <w:lvl w:ilvl="2" w:tplc="F5288842" w:tentative="1">
      <w:start w:val="1"/>
      <w:numFmt w:val="bullet"/>
      <w:lvlText w:val="◦"/>
      <w:lvlJc w:val="left"/>
      <w:pPr>
        <w:tabs>
          <w:tab w:val="num" w:pos="2160"/>
        </w:tabs>
        <w:ind w:left="2160" w:hanging="360"/>
      </w:pPr>
      <w:rPr>
        <w:rFonts w:ascii="Microsoft Sans Serif" w:hAnsi="Microsoft Sans Serif" w:hint="default"/>
      </w:rPr>
    </w:lvl>
    <w:lvl w:ilvl="3" w:tplc="CAE8B0A4" w:tentative="1">
      <w:start w:val="1"/>
      <w:numFmt w:val="bullet"/>
      <w:lvlText w:val="◦"/>
      <w:lvlJc w:val="left"/>
      <w:pPr>
        <w:tabs>
          <w:tab w:val="num" w:pos="2880"/>
        </w:tabs>
        <w:ind w:left="2880" w:hanging="360"/>
      </w:pPr>
      <w:rPr>
        <w:rFonts w:ascii="Microsoft Sans Serif" w:hAnsi="Microsoft Sans Serif" w:hint="default"/>
      </w:rPr>
    </w:lvl>
    <w:lvl w:ilvl="4" w:tplc="F25EC468" w:tentative="1">
      <w:start w:val="1"/>
      <w:numFmt w:val="bullet"/>
      <w:lvlText w:val="◦"/>
      <w:lvlJc w:val="left"/>
      <w:pPr>
        <w:tabs>
          <w:tab w:val="num" w:pos="3600"/>
        </w:tabs>
        <w:ind w:left="3600" w:hanging="360"/>
      </w:pPr>
      <w:rPr>
        <w:rFonts w:ascii="Microsoft Sans Serif" w:hAnsi="Microsoft Sans Serif" w:hint="default"/>
      </w:rPr>
    </w:lvl>
    <w:lvl w:ilvl="5" w:tplc="53BA6DE2" w:tentative="1">
      <w:start w:val="1"/>
      <w:numFmt w:val="bullet"/>
      <w:lvlText w:val="◦"/>
      <w:lvlJc w:val="left"/>
      <w:pPr>
        <w:tabs>
          <w:tab w:val="num" w:pos="4320"/>
        </w:tabs>
        <w:ind w:left="4320" w:hanging="360"/>
      </w:pPr>
      <w:rPr>
        <w:rFonts w:ascii="Microsoft Sans Serif" w:hAnsi="Microsoft Sans Serif" w:hint="default"/>
      </w:rPr>
    </w:lvl>
    <w:lvl w:ilvl="6" w:tplc="0370293C" w:tentative="1">
      <w:start w:val="1"/>
      <w:numFmt w:val="bullet"/>
      <w:lvlText w:val="◦"/>
      <w:lvlJc w:val="left"/>
      <w:pPr>
        <w:tabs>
          <w:tab w:val="num" w:pos="5040"/>
        </w:tabs>
        <w:ind w:left="5040" w:hanging="360"/>
      </w:pPr>
      <w:rPr>
        <w:rFonts w:ascii="Microsoft Sans Serif" w:hAnsi="Microsoft Sans Serif" w:hint="default"/>
      </w:rPr>
    </w:lvl>
    <w:lvl w:ilvl="7" w:tplc="36C0B1EE" w:tentative="1">
      <w:start w:val="1"/>
      <w:numFmt w:val="bullet"/>
      <w:lvlText w:val="◦"/>
      <w:lvlJc w:val="left"/>
      <w:pPr>
        <w:tabs>
          <w:tab w:val="num" w:pos="5760"/>
        </w:tabs>
        <w:ind w:left="5760" w:hanging="360"/>
      </w:pPr>
      <w:rPr>
        <w:rFonts w:ascii="Microsoft Sans Serif" w:hAnsi="Microsoft Sans Serif" w:hint="default"/>
      </w:rPr>
    </w:lvl>
    <w:lvl w:ilvl="8" w:tplc="AAD40BEE" w:tentative="1">
      <w:start w:val="1"/>
      <w:numFmt w:val="bullet"/>
      <w:lvlText w:val="◦"/>
      <w:lvlJc w:val="left"/>
      <w:pPr>
        <w:tabs>
          <w:tab w:val="num" w:pos="6480"/>
        </w:tabs>
        <w:ind w:left="6480" w:hanging="360"/>
      </w:pPr>
      <w:rPr>
        <w:rFonts w:ascii="Microsoft Sans Serif" w:hAnsi="Microsoft Sans Serif" w:hint="default"/>
      </w:rPr>
    </w:lvl>
  </w:abstractNum>
  <w:abstractNum w:abstractNumId="41"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SimSun"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A659C3"/>
    <w:multiLevelType w:val="hybridMultilevel"/>
    <w:tmpl w:val="9FCAA8DA"/>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F2FD9"/>
    <w:multiLevelType w:val="hybridMultilevel"/>
    <w:tmpl w:val="9A925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893FC2"/>
    <w:multiLevelType w:val="hybridMultilevel"/>
    <w:tmpl w:val="CADE5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AE43E78"/>
    <w:multiLevelType w:val="hybridMultilevel"/>
    <w:tmpl w:val="A744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65813595">
    <w:abstractNumId w:val="14"/>
  </w:num>
  <w:num w:numId="2" w16cid:durableId="870923146">
    <w:abstractNumId w:val="3"/>
  </w:num>
  <w:num w:numId="3" w16cid:durableId="785389733">
    <w:abstractNumId w:val="20"/>
  </w:num>
  <w:num w:numId="4" w16cid:durableId="1072851090">
    <w:abstractNumId w:val="38"/>
  </w:num>
  <w:num w:numId="5" w16cid:durableId="1338845787">
    <w:abstractNumId w:val="42"/>
  </w:num>
  <w:num w:numId="6" w16cid:durableId="1366056817">
    <w:abstractNumId w:val="44"/>
  </w:num>
  <w:num w:numId="7" w16cid:durableId="1588730628">
    <w:abstractNumId w:val="15"/>
  </w:num>
  <w:num w:numId="8" w16cid:durableId="2036534195">
    <w:abstractNumId w:val="1"/>
  </w:num>
  <w:num w:numId="9" w16cid:durableId="1294017985">
    <w:abstractNumId w:val="18"/>
  </w:num>
  <w:num w:numId="10" w16cid:durableId="1393314560">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0205898">
    <w:abstractNumId w:val="41"/>
  </w:num>
  <w:num w:numId="12" w16cid:durableId="407121962">
    <w:abstractNumId w:val="31"/>
  </w:num>
  <w:num w:numId="13" w16cid:durableId="1020231365">
    <w:abstractNumId w:val="6"/>
  </w:num>
  <w:num w:numId="14" w16cid:durableId="1862232861">
    <w:abstractNumId w:val="4"/>
  </w:num>
  <w:num w:numId="15" w16cid:durableId="1140196739">
    <w:abstractNumId w:val="11"/>
  </w:num>
  <w:num w:numId="16" w16cid:durableId="410010523">
    <w:abstractNumId w:val="46"/>
  </w:num>
  <w:num w:numId="17" w16cid:durableId="917519226">
    <w:abstractNumId w:val="13"/>
  </w:num>
  <w:num w:numId="18" w16cid:durableId="2074231684">
    <w:abstractNumId w:val="30"/>
  </w:num>
  <w:num w:numId="19" w16cid:durableId="2133554902">
    <w:abstractNumId w:val="33"/>
  </w:num>
  <w:num w:numId="20" w16cid:durableId="894197658">
    <w:abstractNumId w:val="10"/>
  </w:num>
  <w:num w:numId="21" w16cid:durableId="1700352074">
    <w:abstractNumId w:val="19"/>
  </w:num>
  <w:num w:numId="22" w16cid:durableId="117914437">
    <w:abstractNumId w:val="40"/>
  </w:num>
  <w:num w:numId="23" w16cid:durableId="1443956661">
    <w:abstractNumId w:val="26"/>
  </w:num>
  <w:num w:numId="24" w16cid:durableId="964584939">
    <w:abstractNumId w:val="16"/>
  </w:num>
  <w:num w:numId="25" w16cid:durableId="145443073">
    <w:abstractNumId w:val="34"/>
  </w:num>
  <w:num w:numId="26" w16cid:durableId="1063872550">
    <w:abstractNumId w:val="17"/>
  </w:num>
  <w:num w:numId="27" w16cid:durableId="1889024683">
    <w:abstractNumId w:val="45"/>
  </w:num>
  <w:num w:numId="28" w16cid:durableId="1464541858">
    <w:abstractNumId w:val="5"/>
  </w:num>
  <w:num w:numId="29" w16cid:durableId="546068955">
    <w:abstractNumId w:val="35"/>
  </w:num>
  <w:num w:numId="30" w16cid:durableId="381178554">
    <w:abstractNumId w:val="24"/>
  </w:num>
  <w:num w:numId="31" w16cid:durableId="1835757643">
    <w:abstractNumId w:val="25"/>
  </w:num>
  <w:num w:numId="32" w16cid:durableId="4943661">
    <w:abstractNumId w:val="8"/>
  </w:num>
  <w:num w:numId="33" w16cid:durableId="883829099">
    <w:abstractNumId w:val="7"/>
  </w:num>
  <w:num w:numId="34" w16cid:durableId="1813137204">
    <w:abstractNumId w:val="27"/>
  </w:num>
  <w:num w:numId="35" w16cid:durableId="1079402704">
    <w:abstractNumId w:val="23"/>
  </w:num>
  <w:num w:numId="36" w16cid:durableId="61872144">
    <w:abstractNumId w:val="32"/>
  </w:num>
  <w:num w:numId="37" w16cid:durableId="129179761">
    <w:abstractNumId w:val="22"/>
  </w:num>
  <w:num w:numId="38" w16cid:durableId="1551499854">
    <w:abstractNumId w:val="9"/>
  </w:num>
  <w:num w:numId="39" w16cid:durableId="634993693">
    <w:abstractNumId w:val="39"/>
  </w:num>
  <w:num w:numId="40" w16cid:durableId="811022878">
    <w:abstractNumId w:val="28"/>
  </w:num>
  <w:num w:numId="41" w16cid:durableId="818158789">
    <w:abstractNumId w:val="37"/>
  </w:num>
  <w:num w:numId="42" w16cid:durableId="1639606014">
    <w:abstractNumId w:val="48"/>
  </w:num>
  <w:num w:numId="43" w16cid:durableId="1031682502">
    <w:abstractNumId w:val="12"/>
  </w:num>
  <w:num w:numId="44" w16cid:durableId="1731878113">
    <w:abstractNumId w:val="36"/>
  </w:num>
  <w:num w:numId="45" w16cid:durableId="1481073755">
    <w:abstractNumId w:val="43"/>
  </w:num>
  <w:num w:numId="46" w16cid:durableId="1041787590">
    <w:abstractNumId w:val="47"/>
  </w:num>
  <w:num w:numId="47" w16cid:durableId="838154369">
    <w:abstractNumId w:val="29"/>
  </w:num>
  <w:num w:numId="48" w16cid:durableId="174471775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0ED"/>
    <w:rsid w:val="00000284"/>
    <w:rsid w:val="000003F7"/>
    <w:rsid w:val="00000483"/>
    <w:rsid w:val="000004CA"/>
    <w:rsid w:val="00000515"/>
    <w:rsid w:val="0000060F"/>
    <w:rsid w:val="000007BE"/>
    <w:rsid w:val="0000083F"/>
    <w:rsid w:val="0000088A"/>
    <w:rsid w:val="000009BE"/>
    <w:rsid w:val="00000AA5"/>
    <w:rsid w:val="00000B64"/>
    <w:rsid w:val="00000D10"/>
    <w:rsid w:val="00000ECA"/>
    <w:rsid w:val="00000F7F"/>
    <w:rsid w:val="0000111D"/>
    <w:rsid w:val="000011C6"/>
    <w:rsid w:val="00001375"/>
    <w:rsid w:val="0000139A"/>
    <w:rsid w:val="000014E3"/>
    <w:rsid w:val="00001707"/>
    <w:rsid w:val="00001AF6"/>
    <w:rsid w:val="00001B02"/>
    <w:rsid w:val="00001F79"/>
    <w:rsid w:val="00001FC3"/>
    <w:rsid w:val="00002146"/>
    <w:rsid w:val="00002375"/>
    <w:rsid w:val="000024E7"/>
    <w:rsid w:val="00002524"/>
    <w:rsid w:val="0000270A"/>
    <w:rsid w:val="00002770"/>
    <w:rsid w:val="00002A8E"/>
    <w:rsid w:val="00002B56"/>
    <w:rsid w:val="00002BC6"/>
    <w:rsid w:val="00002C66"/>
    <w:rsid w:val="0000311A"/>
    <w:rsid w:val="00003131"/>
    <w:rsid w:val="00003227"/>
    <w:rsid w:val="00003330"/>
    <w:rsid w:val="00003710"/>
    <w:rsid w:val="000037FB"/>
    <w:rsid w:val="000038A6"/>
    <w:rsid w:val="000038FE"/>
    <w:rsid w:val="00003907"/>
    <w:rsid w:val="00003A95"/>
    <w:rsid w:val="00003BB6"/>
    <w:rsid w:val="00003EF4"/>
    <w:rsid w:val="00003FCD"/>
    <w:rsid w:val="0000403F"/>
    <w:rsid w:val="000042C3"/>
    <w:rsid w:val="000044A7"/>
    <w:rsid w:val="00004885"/>
    <w:rsid w:val="0000499E"/>
    <w:rsid w:val="00004A4B"/>
    <w:rsid w:val="00004D8C"/>
    <w:rsid w:val="00004DCB"/>
    <w:rsid w:val="00004E30"/>
    <w:rsid w:val="0000513B"/>
    <w:rsid w:val="000051F0"/>
    <w:rsid w:val="00005269"/>
    <w:rsid w:val="000053B8"/>
    <w:rsid w:val="00005499"/>
    <w:rsid w:val="0000553B"/>
    <w:rsid w:val="0000569D"/>
    <w:rsid w:val="000056CA"/>
    <w:rsid w:val="00005937"/>
    <w:rsid w:val="00005F7B"/>
    <w:rsid w:val="00005FFF"/>
    <w:rsid w:val="00006005"/>
    <w:rsid w:val="00006218"/>
    <w:rsid w:val="000062D2"/>
    <w:rsid w:val="000062DA"/>
    <w:rsid w:val="000063BC"/>
    <w:rsid w:val="000065CC"/>
    <w:rsid w:val="000066A3"/>
    <w:rsid w:val="000066F3"/>
    <w:rsid w:val="00006726"/>
    <w:rsid w:val="00006780"/>
    <w:rsid w:val="0000680D"/>
    <w:rsid w:val="00006C71"/>
    <w:rsid w:val="00006C7A"/>
    <w:rsid w:val="0000742E"/>
    <w:rsid w:val="00007443"/>
    <w:rsid w:val="00007495"/>
    <w:rsid w:val="00007548"/>
    <w:rsid w:val="0000773C"/>
    <w:rsid w:val="0000792C"/>
    <w:rsid w:val="00007A88"/>
    <w:rsid w:val="00007B4B"/>
    <w:rsid w:val="00007D2E"/>
    <w:rsid w:val="00010061"/>
    <w:rsid w:val="000101EF"/>
    <w:rsid w:val="00010255"/>
    <w:rsid w:val="00010462"/>
    <w:rsid w:val="00010528"/>
    <w:rsid w:val="0001071E"/>
    <w:rsid w:val="00010774"/>
    <w:rsid w:val="000109F1"/>
    <w:rsid w:val="00010A5C"/>
    <w:rsid w:val="00010C31"/>
    <w:rsid w:val="00010D9D"/>
    <w:rsid w:val="00010E97"/>
    <w:rsid w:val="00010F61"/>
    <w:rsid w:val="00010FD1"/>
    <w:rsid w:val="000110B2"/>
    <w:rsid w:val="00011144"/>
    <w:rsid w:val="0001117C"/>
    <w:rsid w:val="00011185"/>
    <w:rsid w:val="0001137B"/>
    <w:rsid w:val="0001160C"/>
    <w:rsid w:val="000116BF"/>
    <w:rsid w:val="000118D1"/>
    <w:rsid w:val="00011A8E"/>
    <w:rsid w:val="00011EBA"/>
    <w:rsid w:val="00012010"/>
    <w:rsid w:val="0001213E"/>
    <w:rsid w:val="00012224"/>
    <w:rsid w:val="00012296"/>
    <w:rsid w:val="000124D1"/>
    <w:rsid w:val="00012BA7"/>
    <w:rsid w:val="00012BE1"/>
    <w:rsid w:val="00012BEB"/>
    <w:rsid w:val="00012D0A"/>
    <w:rsid w:val="00012D57"/>
    <w:rsid w:val="00012F7D"/>
    <w:rsid w:val="00012FA5"/>
    <w:rsid w:val="0001318C"/>
    <w:rsid w:val="0001321B"/>
    <w:rsid w:val="00013353"/>
    <w:rsid w:val="000133A9"/>
    <w:rsid w:val="000137BA"/>
    <w:rsid w:val="000137DD"/>
    <w:rsid w:val="00013B63"/>
    <w:rsid w:val="00013BDD"/>
    <w:rsid w:val="00013F56"/>
    <w:rsid w:val="00013F64"/>
    <w:rsid w:val="00014165"/>
    <w:rsid w:val="000141F0"/>
    <w:rsid w:val="00014205"/>
    <w:rsid w:val="000145D2"/>
    <w:rsid w:val="000145F8"/>
    <w:rsid w:val="00014631"/>
    <w:rsid w:val="00014C1E"/>
    <w:rsid w:val="00014E0E"/>
    <w:rsid w:val="00015180"/>
    <w:rsid w:val="00015948"/>
    <w:rsid w:val="000159C4"/>
    <w:rsid w:val="00015A7E"/>
    <w:rsid w:val="00015ABC"/>
    <w:rsid w:val="00015BCB"/>
    <w:rsid w:val="00015CED"/>
    <w:rsid w:val="00015EAB"/>
    <w:rsid w:val="00015ED9"/>
    <w:rsid w:val="00015EEE"/>
    <w:rsid w:val="0001617F"/>
    <w:rsid w:val="000161C8"/>
    <w:rsid w:val="000162B2"/>
    <w:rsid w:val="0001645D"/>
    <w:rsid w:val="000164BB"/>
    <w:rsid w:val="00016639"/>
    <w:rsid w:val="0001663A"/>
    <w:rsid w:val="00016796"/>
    <w:rsid w:val="000167A6"/>
    <w:rsid w:val="00016DCE"/>
    <w:rsid w:val="00016DF9"/>
    <w:rsid w:val="00017041"/>
    <w:rsid w:val="00017309"/>
    <w:rsid w:val="0001746A"/>
    <w:rsid w:val="00017928"/>
    <w:rsid w:val="00017D6F"/>
    <w:rsid w:val="00017DAB"/>
    <w:rsid w:val="00017FB0"/>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1FB5"/>
    <w:rsid w:val="000221EB"/>
    <w:rsid w:val="000222F7"/>
    <w:rsid w:val="000223D4"/>
    <w:rsid w:val="0002290D"/>
    <w:rsid w:val="00022911"/>
    <w:rsid w:val="000229B2"/>
    <w:rsid w:val="00022BF6"/>
    <w:rsid w:val="00022C8A"/>
    <w:rsid w:val="00022D06"/>
    <w:rsid w:val="00022DD6"/>
    <w:rsid w:val="00022EA4"/>
    <w:rsid w:val="000230AF"/>
    <w:rsid w:val="00023164"/>
    <w:rsid w:val="0002323E"/>
    <w:rsid w:val="000232ED"/>
    <w:rsid w:val="000233F4"/>
    <w:rsid w:val="00023413"/>
    <w:rsid w:val="00023453"/>
    <w:rsid w:val="000238C4"/>
    <w:rsid w:val="00023998"/>
    <w:rsid w:val="00023BB0"/>
    <w:rsid w:val="00023C29"/>
    <w:rsid w:val="00023C6F"/>
    <w:rsid w:val="00023C71"/>
    <w:rsid w:val="00023E59"/>
    <w:rsid w:val="000240FD"/>
    <w:rsid w:val="00024406"/>
    <w:rsid w:val="00024472"/>
    <w:rsid w:val="0002462D"/>
    <w:rsid w:val="00024652"/>
    <w:rsid w:val="000246B4"/>
    <w:rsid w:val="00024794"/>
    <w:rsid w:val="000248C9"/>
    <w:rsid w:val="000248E2"/>
    <w:rsid w:val="000248EC"/>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AC1"/>
    <w:rsid w:val="00025BAE"/>
    <w:rsid w:val="00025C7E"/>
    <w:rsid w:val="00025FC7"/>
    <w:rsid w:val="00026041"/>
    <w:rsid w:val="000266AE"/>
    <w:rsid w:val="000267EB"/>
    <w:rsid w:val="000268EA"/>
    <w:rsid w:val="00026905"/>
    <w:rsid w:val="00026977"/>
    <w:rsid w:val="00026B7D"/>
    <w:rsid w:val="00026C64"/>
    <w:rsid w:val="00026EF9"/>
    <w:rsid w:val="00026FED"/>
    <w:rsid w:val="0002701F"/>
    <w:rsid w:val="0002712B"/>
    <w:rsid w:val="00027333"/>
    <w:rsid w:val="000273DF"/>
    <w:rsid w:val="00027552"/>
    <w:rsid w:val="000275D3"/>
    <w:rsid w:val="000276E7"/>
    <w:rsid w:val="00027913"/>
    <w:rsid w:val="00027B3A"/>
    <w:rsid w:val="00027B5C"/>
    <w:rsid w:val="00027D56"/>
    <w:rsid w:val="00027EE6"/>
    <w:rsid w:val="00027FFD"/>
    <w:rsid w:val="000300FE"/>
    <w:rsid w:val="00030432"/>
    <w:rsid w:val="00030619"/>
    <w:rsid w:val="000307BB"/>
    <w:rsid w:val="000307C6"/>
    <w:rsid w:val="000308EA"/>
    <w:rsid w:val="00030A5C"/>
    <w:rsid w:val="00030E5C"/>
    <w:rsid w:val="00030F48"/>
    <w:rsid w:val="00030F74"/>
    <w:rsid w:val="00030F82"/>
    <w:rsid w:val="00030F85"/>
    <w:rsid w:val="000312B4"/>
    <w:rsid w:val="00031340"/>
    <w:rsid w:val="0003134F"/>
    <w:rsid w:val="000313FA"/>
    <w:rsid w:val="000316F8"/>
    <w:rsid w:val="000317B2"/>
    <w:rsid w:val="0003186A"/>
    <w:rsid w:val="00031911"/>
    <w:rsid w:val="00031A96"/>
    <w:rsid w:val="00031B85"/>
    <w:rsid w:val="00031D58"/>
    <w:rsid w:val="00031DC5"/>
    <w:rsid w:val="00031EDD"/>
    <w:rsid w:val="000321DC"/>
    <w:rsid w:val="000325EF"/>
    <w:rsid w:val="000329AA"/>
    <w:rsid w:val="000329E9"/>
    <w:rsid w:val="00032A0C"/>
    <w:rsid w:val="00032CBF"/>
    <w:rsid w:val="00032D20"/>
    <w:rsid w:val="00032F26"/>
    <w:rsid w:val="00032F8C"/>
    <w:rsid w:val="00033102"/>
    <w:rsid w:val="000333D9"/>
    <w:rsid w:val="000333FD"/>
    <w:rsid w:val="00033719"/>
    <w:rsid w:val="00033886"/>
    <w:rsid w:val="00033B5A"/>
    <w:rsid w:val="00033C41"/>
    <w:rsid w:val="00033CA9"/>
    <w:rsid w:val="00034562"/>
    <w:rsid w:val="00034882"/>
    <w:rsid w:val="00034899"/>
    <w:rsid w:val="000349B7"/>
    <w:rsid w:val="00034A5F"/>
    <w:rsid w:val="00034A9C"/>
    <w:rsid w:val="00034BD5"/>
    <w:rsid w:val="00034C82"/>
    <w:rsid w:val="00034D30"/>
    <w:rsid w:val="00034D56"/>
    <w:rsid w:val="00034FCB"/>
    <w:rsid w:val="000352CF"/>
    <w:rsid w:val="0003540B"/>
    <w:rsid w:val="00035574"/>
    <w:rsid w:val="0003578B"/>
    <w:rsid w:val="0003579F"/>
    <w:rsid w:val="00035963"/>
    <w:rsid w:val="00035A4E"/>
    <w:rsid w:val="00035E08"/>
    <w:rsid w:val="00035FA1"/>
    <w:rsid w:val="000360A8"/>
    <w:rsid w:val="00036114"/>
    <w:rsid w:val="00036199"/>
    <w:rsid w:val="0003623F"/>
    <w:rsid w:val="0003627F"/>
    <w:rsid w:val="00036387"/>
    <w:rsid w:val="00036419"/>
    <w:rsid w:val="00036585"/>
    <w:rsid w:val="000365A2"/>
    <w:rsid w:val="00036792"/>
    <w:rsid w:val="0003698E"/>
    <w:rsid w:val="0003699E"/>
    <w:rsid w:val="000369BF"/>
    <w:rsid w:val="00036ADB"/>
    <w:rsid w:val="00036C3B"/>
    <w:rsid w:val="00036C45"/>
    <w:rsid w:val="00036C8F"/>
    <w:rsid w:val="00036FA7"/>
    <w:rsid w:val="000370B4"/>
    <w:rsid w:val="0003723F"/>
    <w:rsid w:val="000372BD"/>
    <w:rsid w:val="000373FC"/>
    <w:rsid w:val="0003752D"/>
    <w:rsid w:val="000377E3"/>
    <w:rsid w:val="00037A21"/>
    <w:rsid w:val="00037A61"/>
    <w:rsid w:val="00037C2D"/>
    <w:rsid w:val="000402B6"/>
    <w:rsid w:val="00040366"/>
    <w:rsid w:val="00040440"/>
    <w:rsid w:val="00040450"/>
    <w:rsid w:val="000404F2"/>
    <w:rsid w:val="00040651"/>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120"/>
    <w:rsid w:val="0004264B"/>
    <w:rsid w:val="0004298C"/>
    <w:rsid w:val="00042A11"/>
    <w:rsid w:val="00042BFC"/>
    <w:rsid w:val="00043049"/>
    <w:rsid w:val="000430C9"/>
    <w:rsid w:val="000430CF"/>
    <w:rsid w:val="00043407"/>
    <w:rsid w:val="000435B5"/>
    <w:rsid w:val="000435BC"/>
    <w:rsid w:val="00043703"/>
    <w:rsid w:val="000438F3"/>
    <w:rsid w:val="00043996"/>
    <w:rsid w:val="00043AB7"/>
    <w:rsid w:val="00043B45"/>
    <w:rsid w:val="00043F21"/>
    <w:rsid w:val="00043FA8"/>
    <w:rsid w:val="00044225"/>
    <w:rsid w:val="00044541"/>
    <w:rsid w:val="00044576"/>
    <w:rsid w:val="00044872"/>
    <w:rsid w:val="00044C22"/>
    <w:rsid w:val="00044DBF"/>
    <w:rsid w:val="00044F4F"/>
    <w:rsid w:val="00044FC4"/>
    <w:rsid w:val="000451E5"/>
    <w:rsid w:val="000452D6"/>
    <w:rsid w:val="000453F6"/>
    <w:rsid w:val="0004547C"/>
    <w:rsid w:val="000456CD"/>
    <w:rsid w:val="00045740"/>
    <w:rsid w:val="00045783"/>
    <w:rsid w:val="00045A15"/>
    <w:rsid w:val="00045A54"/>
    <w:rsid w:val="0004608E"/>
    <w:rsid w:val="000464FE"/>
    <w:rsid w:val="0004688F"/>
    <w:rsid w:val="00046A66"/>
    <w:rsid w:val="00046AA8"/>
    <w:rsid w:val="00046AB2"/>
    <w:rsid w:val="00046B5E"/>
    <w:rsid w:val="00046C8F"/>
    <w:rsid w:val="00046CD6"/>
    <w:rsid w:val="00046CE4"/>
    <w:rsid w:val="00046E62"/>
    <w:rsid w:val="00046E6F"/>
    <w:rsid w:val="00046F9A"/>
    <w:rsid w:val="00047033"/>
    <w:rsid w:val="00047150"/>
    <w:rsid w:val="00047161"/>
    <w:rsid w:val="00047225"/>
    <w:rsid w:val="000472F3"/>
    <w:rsid w:val="00047383"/>
    <w:rsid w:val="00047449"/>
    <w:rsid w:val="00047529"/>
    <w:rsid w:val="0004769C"/>
    <w:rsid w:val="000477BB"/>
    <w:rsid w:val="00047A82"/>
    <w:rsid w:val="00047B11"/>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4"/>
    <w:rsid w:val="0005272B"/>
    <w:rsid w:val="00052850"/>
    <w:rsid w:val="0005291A"/>
    <w:rsid w:val="00052AD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8CC"/>
    <w:rsid w:val="00053A47"/>
    <w:rsid w:val="00053AD4"/>
    <w:rsid w:val="00053B14"/>
    <w:rsid w:val="00053BAB"/>
    <w:rsid w:val="00053C65"/>
    <w:rsid w:val="00053C76"/>
    <w:rsid w:val="00053E47"/>
    <w:rsid w:val="000543B1"/>
    <w:rsid w:val="000543D5"/>
    <w:rsid w:val="0005456E"/>
    <w:rsid w:val="0005458A"/>
    <w:rsid w:val="000545B6"/>
    <w:rsid w:val="00054649"/>
    <w:rsid w:val="00054694"/>
    <w:rsid w:val="0005472A"/>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5F7E"/>
    <w:rsid w:val="0005602E"/>
    <w:rsid w:val="00056057"/>
    <w:rsid w:val="00056673"/>
    <w:rsid w:val="00056A6A"/>
    <w:rsid w:val="00056B2D"/>
    <w:rsid w:val="00056BFD"/>
    <w:rsid w:val="00056EC1"/>
    <w:rsid w:val="00056F33"/>
    <w:rsid w:val="00056F41"/>
    <w:rsid w:val="0005709B"/>
    <w:rsid w:val="0005726B"/>
    <w:rsid w:val="000572A7"/>
    <w:rsid w:val="00057388"/>
    <w:rsid w:val="000574DE"/>
    <w:rsid w:val="00057917"/>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D04"/>
    <w:rsid w:val="00060DBB"/>
    <w:rsid w:val="00060F2D"/>
    <w:rsid w:val="00060FD9"/>
    <w:rsid w:val="00060FDB"/>
    <w:rsid w:val="000610E0"/>
    <w:rsid w:val="0006129D"/>
    <w:rsid w:val="0006129E"/>
    <w:rsid w:val="000612C5"/>
    <w:rsid w:val="00061359"/>
    <w:rsid w:val="000613C1"/>
    <w:rsid w:val="000614BC"/>
    <w:rsid w:val="000616E1"/>
    <w:rsid w:val="000617E2"/>
    <w:rsid w:val="0006185A"/>
    <w:rsid w:val="00061974"/>
    <w:rsid w:val="000619FC"/>
    <w:rsid w:val="00061A59"/>
    <w:rsid w:val="00061BDC"/>
    <w:rsid w:val="00061D2A"/>
    <w:rsid w:val="00061D31"/>
    <w:rsid w:val="00061DC4"/>
    <w:rsid w:val="000620AE"/>
    <w:rsid w:val="00062135"/>
    <w:rsid w:val="0006217A"/>
    <w:rsid w:val="000621A9"/>
    <w:rsid w:val="0006246B"/>
    <w:rsid w:val="0006247F"/>
    <w:rsid w:val="0006263A"/>
    <w:rsid w:val="000626AF"/>
    <w:rsid w:val="00062D9A"/>
    <w:rsid w:val="00062E34"/>
    <w:rsid w:val="00062FE2"/>
    <w:rsid w:val="000631CE"/>
    <w:rsid w:val="000633FF"/>
    <w:rsid w:val="00063485"/>
    <w:rsid w:val="000634A9"/>
    <w:rsid w:val="00063661"/>
    <w:rsid w:val="0006379D"/>
    <w:rsid w:val="00063837"/>
    <w:rsid w:val="00063865"/>
    <w:rsid w:val="00063900"/>
    <w:rsid w:val="000639E0"/>
    <w:rsid w:val="00063A96"/>
    <w:rsid w:val="00063F57"/>
    <w:rsid w:val="0006405D"/>
    <w:rsid w:val="0006415F"/>
    <w:rsid w:val="0006420A"/>
    <w:rsid w:val="000643BD"/>
    <w:rsid w:val="000644E4"/>
    <w:rsid w:val="000646C9"/>
    <w:rsid w:val="00064723"/>
    <w:rsid w:val="0006480B"/>
    <w:rsid w:val="00064A2B"/>
    <w:rsid w:val="00064B46"/>
    <w:rsid w:val="00064E58"/>
    <w:rsid w:val="00065016"/>
    <w:rsid w:val="00065031"/>
    <w:rsid w:val="00065053"/>
    <w:rsid w:val="00065076"/>
    <w:rsid w:val="000653DD"/>
    <w:rsid w:val="0006549C"/>
    <w:rsid w:val="000655D0"/>
    <w:rsid w:val="0006571D"/>
    <w:rsid w:val="00065722"/>
    <w:rsid w:val="000659DD"/>
    <w:rsid w:val="00065A02"/>
    <w:rsid w:val="00065ADC"/>
    <w:rsid w:val="00065B57"/>
    <w:rsid w:val="00065C2A"/>
    <w:rsid w:val="00065C9D"/>
    <w:rsid w:val="00065D64"/>
    <w:rsid w:val="000660B3"/>
    <w:rsid w:val="00066111"/>
    <w:rsid w:val="00066173"/>
    <w:rsid w:val="000667D1"/>
    <w:rsid w:val="00066B4B"/>
    <w:rsid w:val="0006703F"/>
    <w:rsid w:val="00067087"/>
    <w:rsid w:val="0006709B"/>
    <w:rsid w:val="000670AE"/>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CBF"/>
    <w:rsid w:val="00070E14"/>
    <w:rsid w:val="00070FB6"/>
    <w:rsid w:val="00071147"/>
    <w:rsid w:val="0007118F"/>
    <w:rsid w:val="000711C1"/>
    <w:rsid w:val="00071221"/>
    <w:rsid w:val="000713A5"/>
    <w:rsid w:val="000715A3"/>
    <w:rsid w:val="0007162A"/>
    <w:rsid w:val="000716FB"/>
    <w:rsid w:val="00071740"/>
    <w:rsid w:val="000717A3"/>
    <w:rsid w:val="00071F4A"/>
    <w:rsid w:val="00071FD0"/>
    <w:rsid w:val="00072188"/>
    <w:rsid w:val="000721EC"/>
    <w:rsid w:val="00072726"/>
    <w:rsid w:val="00072A06"/>
    <w:rsid w:val="00072AF0"/>
    <w:rsid w:val="00072C3A"/>
    <w:rsid w:val="00072C4D"/>
    <w:rsid w:val="00072D00"/>
    <w:rsid w:val="00072E75"/>
    <w:rsid w:val="00072EEC"/>
    <w:rsid w:val="00072EFA"/>
    <w:rsid w:val="00072FF7"/>
    <w:rsid w:val="0007337F"/>
    <w:rsid w:val="0007339A"/>
    <w:rsid w:val="0007368E"/>
    <w:rsid w:val="000736C7"/>
    <w:rsid w:val="00073785"/>
    <w:rsid w:val="00073974"/>
    <w:rsid w:val="00073A08"/>
    <w:rsid w:val="00073B07"/>
    <w:rsid w:val="00073DE2"/>
    <w:rsid w:val="00073E1A"/>
    <w:rsid w:val="00074158"/>
    <w:rsid w:val="000741B3"/>
    <w:rsid w:val="0007427E"/>
    <w:rsid w:val="00074375"/>
    <w:rsid w:val="000743A0"/>
    <w:rsid w:val="000744B4"/>
    <w:rsid w:val="00074534"/>
    <w:rsid w:val="00074548"/>
    <w:rsid w:val="0007477F"/>
    <w:rsid w:val="00074786"/>
    <w:rsid w:val="000749D9"/>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269"/>
    <w:rsid w:val="000773E9"/>
    <w:rsid w:val="000774F3"/>
    <w:rsid w:val="00077617"/>
    <w:rsid w:val="0007796F"/>
    <w:rsid w:val="00077BBF"/>
    <w:rsid w:val="00077F97"/>
    <w:rsid w:val="0008022A"/>
    <w:rsid w:val="00080418"/>
    <w:rsid w:val="000805B2"/>
    <w:rsid w:val="000805FD"/>
    <w:rsid w:val="00080696"/>
    <w:rsid w:val="000806A0"/>
    <w:rsid w:val="000808A3"/>
    <w:rsid w:val="00080BB3"/>
    <w:rsid w:val="00080D74"/>
    <w:rsid w:val="00080E3B"/>
    <w:rsid w:val="00080F1C"/>
    <w:rsid w:val="00081383"/>
    <w:rsid w:val="0008140D"/>
    <w:rsid w:val="0008142D"/>
    <w:rsid w:val="000819FC"/>
    <w:rsid w:val="00081B61"/>
    <w:rsid w:val="00081B84"/>
    <w:rsid w:val="00081E39"/>
    <w:rsid w:val="00081EC6"/>
    <w:rsid w:val="00081FAB"/>
    <w:rsid w:val="0008268E"/>
    <w:rsid w:val="000826C9"/>
    <w:rsid w:val="000826F1"/>
    <w:rsid w:val="000826FF"/>
    <w:rsid w:val="00082768"/>
    <w:rsid w:val="000829C6"/>
    <w:rsid w:val="00082A49"/>
    <w:rsid w:val="00082C90"/>
    <w:rsid w:val="00082D58"/>
    <w:rsid w:val="00082E6E"/>
    <w:rsid w:val="00082F86"/>
    <w:rsid w:val="00083207"/>
    <w:rsid w:val="00083236"/>
    <w:rsid w:val="000832D0"/>
    <w:rsid w:val="00083322"/>
    <w:rsid w:val="000834D0"/>
    <w:rsid w:val="00083501"/>
    <w:rsid w:val="00083782"/>
    <w:rsid w:val="000837A8"/>
    <w:rsid w:val="000838E5"/>
    <w:rsid w:val="0008399B"/>
    <w:rsid w:val="00083ABE"/>
    <w:rsid w:val="00083AF1"/>
    <w:rsid w:val="00083DD7"/>
    <w:rsid w:val="00084255"/>
    <w:rsid w:val="0008461F"/>
    <w:rsid w:val="0008473D"/>
    <w:rsid w:val="0008481D"/>
    <w:rsid w:val="00084B54"/>
    <w:rsid w:val="00084B80"/>
    <w:rsid w:val="00085239"/>
    <w:rsid w:val="00085535"/>
    <w:rsid w:val="00085B7F"/>
    <w:rsid w:val="00085C2B"/>
    <w:rsid w:val="00085D07"/>
    <w:rsid w:val="00085E86"/>
    <w:rsid w:val="00085ED3"/>
    <w:rsid w:val="00085F08"/>
    <w:rsid w:val="000862BA"/>
    <w:rsid w:val="000862BF"/>
    <w:rsid w:val="000862F6"/>
    <w:rsid w:val="0008634D"/>
    <w:rsid w:val="0008635A"/>
    <w:rsid w:val="000867AD"/>
    <w:rsid w:val="000868B5"/>
    <w:rsid w:val="00086936"/>
    <w:rsid w:val="00086A0E"/>
    <w:rsid w:val="00086B50"/>
    <w:rsid w:val="00086B78"/>
    <w:rsid w:val="00086C4D"/>
    <w:rsid w:val="000871C8"/>
    <w:rsid w:val="000874F0"/>
    <w:rsid w:val="00087535"/>
    <w:rsid w:val="0008760B"/>
    <w:rsid w:val="0008765D"/>
    <w:rsid w:val="000877A7"/>
    <w:rsid w:val="0008782D"/>
    <w:rsid w:val="00087C6C"/>
    <w:rsid w:val="00087E29"/>
    <w:rsid w:val="00090010"/>
    <w:rsid w:val="000900E0"/>
    <w:rsid w:val="00090200"/>
    <w:rsid w:val="0009037D"/>
    <w:rsid w:val="00090394"/>
    <w:rsid w:val="000903D6"/>
    <w:rsid w:val="0009052E"/>
    <w:rsid w:val="00090573"/>
    <w:rsid w:val="000905CF"/>
    <w:rsid w:val="00090674"/>
    <w:rsid w:val="00090779"/>
    <w:rsid w:val="00090805"/>
    <w:rsid w:val="00090B0C"/>
    <w:rsid w:val="00090B8E"/>
    <w:rsid w:val="00090C13"/>
    <w:rsid w:val="00091020"/>
    <w:rsid w:val="000915D9"/>
    <w:rsid w:val="0009168D"/>
    <w:rsid w:val="0009216D"/>
    <w:rsid w:val="000921E3"/>
    <w:rsid w:val="000922DC"/>
    <w:rsid w:val="000923C5"/>
    <w:rsid w:val="000926C0"/>
    <w:rsid w:val="00092987"/>
    <w:rsid w:val="000929EF"/>
    <w:rsid w:val="00092A3D"/>
    <w:rsid w:val="00092F03"/>
    <w:rsid w:val="00093145"/>
    <w:rsid w:val="000931C3"/>
    <w:rsid w:val="00093566"/>
    <w:rsid w:val="000937CC"/>
    <w:rsid w:val="00093917"/>
    <w:rsid w:val="00093976"/>
    <w:rsid w:val="00093C56"/>
    <w:rsid w:val="00093CF6"/>
    <w:rsid w:val="00093EF0"/>
    <w:rsid w:val="00093F75"/>
    <w:rsid w:val="00093FA6"/>
    <w:rsid w:val="0009415F"/>
    <w:rsid w:val="00094179"/>
    <w:rsid w:val="0009437A"/>
    <w:rsid w:val="00094489"/>
    <w:rsid w:val="0009448B"/>
    <w:rsid w:val="000944B6"/>
    <w:rsid w:val="00094627"/>
    <w:rsid w:val="000947B7"/>
    <w:rsid w:val="00094935"/>
    <w:rsid w:val="000949BB"/>
    <w:rsid w:val="00094A1F"/>
    <w:rsid w:val="00094BB4"/>
    <w:rsid w:val="00094ECF"/>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503"/>
    <w:rsid w:val="000979F0"/>
    <w:rsid w:val="00097AE8"/>
    <w:rsid w:val="000A0013"/>
    <w:rsid w:val="000A02DC"/>
    <w:rsid w:val="000A04AA"/>
    <w:rsid w:val="000A0926"/>
    <w:rsid w:val="000A0928"/>
    <w:rsid w:val="000A0976"/>
    <w:rsid w:val="000A09A2"/>
    <w:rsid w:val="000A0A85"/>
    <w:rsid w:val="000A0CA1"/>
    <w:rsid w:val="000A0D2C"/>
    <w:rsid w:val="000A0D70"/>
    <w:rsid w:val="000A0E99"/>
    <w:rsid w:val="000A111C"/>
    <w:rsid w:val="000A1130"/>
    <w:rsid w:val="000A1576"/>
    <w:rsid w:val="000A1692"/>
    <w:rsid w:val="000A16D4"/>
    <w:rsid w:val="000A1736"/>
    <w:rsid w:val="000A17B9"/>
    <w:rsid w:val="000A18E3"/>
    <w:rsid w:val="000A19E5"/>
    <w:rsid w:val="000A1AD3"/>
    <w:rsid w:val="000A1B63"/>
    <w:rsid w:val="000A1D49"/>
    <w:rsid w:val="000A1E7B"/>
    <w:rsid w:val="000A20AD"/>
    <w:rsid w:val="000A21AE"/>
    <w:rsid w:val="000A23E5"/>
    <w:rsid w:val="000A26B9"/>
    <w:rsid w:val="000A26E4"/>
    <w:rsid w:val="000A278D"/>
    <w:rsid w:val="000A2A05"/>
    <w:rsid w:val="000A2C00"/>
    <w:rsid w:val="000A2D70"/>
    <w:rsid w:val="000A2DA8"/>
    <w:rsid w:val="000A2DDF"/>
    <w:rsid w:val="000A30AF"/>
    <w:rsid w:val="000A31F7"/>
    <w:rsid w:val="000A3405"/>
    <w:rsid w:val="000A37DD"/>
    <w:rsid w:val="000A39F2"/>
    <w:rsid w:val="000A3ACB"/>
    <w:rsid w:val="000A3B31"/>
    <w:rsid w:val="000A4010"/>
    <w:rsid w:val="000A424D"/>
    <w:rsid w:val="000A49DE"/>
    <w:rsid w:val="000A4A81"/>
    <w:rsid w:val="000A4B74"/>
    <w:rsid w:val="000A4C1D"/>
    <w:rsid w:val="000A4DCB"/>
    <w:rsid w:val="000A4FEA"/>
    <w:rsid w:val="000A50EC"/>
    <w:rsid w:val="000A527C"/>
    <w:rsid w:val="000A52F5"/>
    <w:rsid w:val="000A54DF"/>
    <w:rsid w:val="000A54F3"/>
    <w:rsid w:val="000A5748"/>
    <w:rsid w:val="000A5796"/>
    <w:rsid w:val="000A5DFD"/>
    <w:rsid w:val="000A5E7A"/>
    <w:rsid w:val="000A5FC2"/>
    <w:rsid w:val="000A6023"/>
    <w:rsid w:val="000A6032"/>
    <w:rsid w:val="000A61CB"/>
    <w:rsid w:val="000A6243"/>
    <w:rsid w:val="000A6252"/>
    <w:rsid w:val="000A6324"/>
    <w:rsid w:val="000A64D5"/>
    <w:rsid w:val="000A64D8"/>
    <w:rsid w:val="000A6723"/>
    <w:rsid w:val="000A6788"/>
    <w:rsid w:val="000A68A9"/>
    <w:rsid w:val="000A692D"/>
    <w:rsid w:val="000A6A2E"/>
    <w:rsid w:val="000A6AC6"/>
    <w:rsid w:val="000A6CF1"/>
    <w:rsid w:val="000A6CFE"/>
    <w:rsid w:val="000A6E08"/>
    <w:rsid w:val="000A6EED"/>
    <w:rsid w:val="000A6F12"/>
    <w:rsid w:val="000A6F82"/>
    <w:rsid w:val="000A71A4"/>
    <w:rsid w:val="000A7907"/>
    <w:rsid w:val="000A7C88"/>
    <w:rsid w:val="000A7FBA"/>
    <w:rsid w:val="000A7FC2"/>
    <w:rsid w:val="000B014E"/>
    <w:rsid w:val="000B028D"/>
    <w:rsid w:val="000B0292"/>
    <w:rsid w:val="000B02C2"/>
    <w:rsid w:val="000B0592"/>
    <w:rsid w:val="000B074E"/>
    <w:rsid w:val="000B081C"/>
    <w:rsid w:val="000B0A93"/>
    <w:rsid w:val="000B0D5D"/>
    <w:rsid w:val="000B0E8D"/>
    <w:rsid w:val="000B0F61"/>
    <w:rsid w:val="000B0FB9"/>
    <w:rsid w:val="000B10AB"/>
    <w:rsid w:val="000B10E2"/>
    <w:rsid w:val="000B1160"/>
    <w:rsid w:val="000B12D1"/>
    <w:rsid w:val="000B1307"/>
    <w:rsid w:val="000B130E"/>
    <w:rsid w:val="000B1337"/>
    <w:rsid w:val="000B13BE"/>
    <w:rsid w:val="000B1635"/>
    <w:rsid w:val="000B1868"/>
    <w:rsid w:val="000B19D0"/>
    <w:rsid w:val="000B1A64"/>
    <w:rsid w:val="000B1B50"/>
    <w:rsid w:val="000B1C82"/>
    <w:rsid w:val="000B1CD3"/>
    <w:rsid w:val="000B20A3"/>
    <w:rsid w:val="000B256B"/>
    <w:rsid w:val="000B2767"/>
    <w:rsid w:val="000B29F6"/>
    <w:rsid w:val="000B2C1F"/>
    <w:rsid w:val="000B2DFD"/>
    <w:rsid w:val="000B32D4"/>
    <w:rsid w:val="000B32DA"/>
    <w:rsid w:val="000B3413"/>
    <w:rsid w:val="000B3700"/>
    <w:rsid w:val="000B38DA"/>
    <w:rsid w:val="000B3B01"/>
    <w:rsid w:val="000B3BA0"/>
    <w:rsid w:val="000B3C94"/>
    <w:rsid w:val="000B3F37"/>
    <w:rsid w:val="000B3FF8"/>
    <w:rsid w:val="000B437F"/>
    <w:rsid w:val="000B4788"/>
    <w:rsid w:val="000B48A6"/>
    <w:rsid w:val="000B49D7"/>
    <w:rsid w:val="000B4A00"/>
    <w:rsid w:val="000B4A78"/>
    <w:rsid w:val="000B4CEE"/>
    <w:rsid w:val="000B4EC6"/>
    <w:rsid w:val="000B4FF1"/>
    <w:rsid w:val="000B5183"/>
    <w:rsid w:val="000B546F"/>
    <w:rsid w:val="000B5885"/>
    <w:rsid w:val="000B5BE2"/>
    <w:rsid w:val="000B5C33"/>
    <w:rsid w:val="000B5CFF"/>
    <w:rsid w:val="000B5D4A"/>
    <w:rsid w:val="000B5D58"/>
    <w:rsid w:val="000B6000"/>
    <w:rsid w:val="000B6030"/>
    <w:rsid w:val="000B615E"/>
    <w:rsid w:val="000B6305"/>
    <w:rsid w:val="000B6558"/>
    <w:rsid w:val="000B65BE"/>
    <w:rsid w:val="000B664C"/>
    <w:rsid w:val="000B684D"/>
    <w:rsid w:val="000B6A8D"/>
    <w:rsid w:val="000B6B8B"/>
    <w:rsid w:val="000B6BDF"/>
    <w:rsid w:val="000B6F56"/>
    <w:rsid w:val="000B6F72"/>
    <w:rsid w:val="000B70B2"/>
    <w:rsid w:val="000B71B6"/>
    <w:rsid w:val="000B71BE"/>
    <w:rsid w:val="000B720F"/>
    <w:rsid w:val="000B740F"/>
    <w:rsid w:val="000B7424"/>
    <w:rsid w:val="000B748E"/>
    <w:rsid w:val="000B74A8"/>
    <w:rsid w:val="000B757F"/>
    <w:rsid w:val="000B75F7"/>
    <w:rsid w:val="000B7859"/>
    <w:rsid w:val="000B7985"/>
    <w:rsid w:val="000B7B2B"/>
    <w:rsid w:val="000B7C8B"/>
    <w:rsid w:val="000B7CB1"/>
    <w:rsid w:val="000B7D5E"/>
    <w:rsid w:val="000B7FF8"/>
    <w:rsid w:val="000C024F"/>
    <w:rsid w:val="000C028F"/>
    <w:rsid w:val="000C03BF"/>
    <w:rsid w:val="000C08A9"/>
    <w:rsid w:val="000C08CD"/>
    <w:rsid w:val="000C092F"/>
    <w:rsid w:val="000C0C05"/>
    <w:rsid w:val="000C0C40"/>
    <w:rsid w:val="000C133A"/>
    <w:rsid w:val="000C1545"/>
    <w:rsid w:val="000C1756"/>
    <w:rsid w:val="000C1759"/>
    <w:rsid w:val="000C1769"/>
    <w:rsid w:val="000C17DB"/>
    <w:rsid w:val="000C1A3D"/>
    <w:rsid w:val="000C1A70"/>
    <w:rsid w:val="000C1AB2"/>
    <w:rsid w:val="000C1DBD"/>
    <w:rsid w:val="000C1FCC"/>
    <w:rsid w:val="000C240A"/>
    <w:rsid w:val="000C2599"/>
    <w:rsid w:val="000C2612"/>
    <w:rsid w:val="000C286F"/>
    <w:rsid w:val="000C292E"/>
    <w:rsid w:val="000C2DE1"/>
    <w:rsid w:val="000C2E7E"/>
    <w:rsid w:val="000C3324"/>
    <w:rsid w:val="000C34B3"/>
    <w:rsid w:val="000C3795"/>
    <w:rsid w:val="000C3796"/>
    <w:rsid w:val="000C38C6"/>
    <w:rsid w:val="000C393F"/>
    <w:rsid w:val="000C3A7D"/>
    <w:rsid w:val="000C3DA3"/>
    <w:rsid w:val="000C3DD8"/>
    <w:rsid w:val="000C3FAE"/>
    <w:rsid w:val="000C4065"/>
    <w:rsid w:val="000C4137"/>
    <w:rsid w:val="000C4538"/>
    <w:rsid w:val="000C453E"/>
    <w:rsid w:val="000C4851"/>
    <w:rsid w:val="000C487F"/>
    <w:rsid w:val="000C4949"/>
    <w:rsid w:val="000C4C76"/>
    <w:rsid w:val="000C4CDB"/>
    <w:rsid w:val="000C4F75"/>
    <w:rsid w:val="000C4FB3"/>
    <w:rsid w:val="000C5023"/>
    <w:rsid w:val="000C508E"/>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C26"/>
    <w:rsid w:val="000C71D9"/>
    <w:rsid w:val="000C77DB"/>
    <w:rsid w:val="000D0153"/>
    <w:rsid w:val="000D0178"/>
    <w:rsid w:val="000D037E"/>
    <w:rsid w:val="000D0486"/>
    <w:rsid w:val="000D084E"/>
    <w:rsid w:val="000D0A0F"/>
    <w:rsid w:val="000D0AB8"/>
    <w:rsid w:val="000D0BCC"/>
    <w:rsid w:val="000D0CC6"/>
    <w:rsid w:val="000D0F9A"/>
    <w:rsid w:val="000D10A8"/>
    <w:rsid w:val="000D119E"/>
    <w:rsid w:val="000D1393"/>
    <w:rsid w:val="000D144B"/>
    <w:rsid w:val="000D148D"/>
    <w:rsid w:val="000D14EB"/>
    <w:rsid w:val="000D1610"/>
    <w:rsid w:val="000D1801"/>
    <w:rsid w:val="000D18B8"/>
    <w:rsid w:val="000D1B60"/>
    <w:rsid w:val="000D1C1E"/>
    <w:rsid w:val="000D1C75"/>
    <w:rsid w:val="000D1DAB"/>
    <w:rsid w:val="000D206C"/>
    <w:rsid w:val="000D20EB"/>
    <w:rsid w:val="000D2185"/>
    <w:rsid w:val="000D2437"/>
    <w:rsid w:val="000D2683"/>
    <w:rsid w:val="000D29D6"/>
    <w:rsid w:val="000D2AE0"/>
    <w:rsid w:val="000D2B6D"/>
    <w:rsid w:val="000D2C53"/>
    <w:rsid w:val="000D2CDA"/>
    <w:rsid w:val="000D305B"/>
    <w:rsid w:val="000D306A"/>
    <w:rsid w:val="000D30BC"/>
    <w:rsid w:val="000D3319"/>
    <w:rsid w:val="000D33E8"/>
    <w:rsid w:val="000D3441"/>
    <w:rsid w:val="000D362A"/>
    <w:rsid w:val="000D368B"/>
    <w:rsid w:val="000D37F2"/>
    <w:rsid w:val="000D37FA"/>
    <w:rsid w:val="000D3863"/>
    <w:rsid w:val="000D389E"/>
    <w:rsid w:val="000D398D"/>
    <w:rsid w:val="000D3A78"/>
    <w:rsid w:val="000D3B38"/>
    <w:rsid w:val="000D3D03"/>
    <w:rsid w:val="000D3E86"/>
    <w:rsid w:val="000D3F8F"/>
    <w:rsid w:val="000D3FFE"/>
    <w:rsid w:val="000D421D"/>
    <w:rsid w:val="000D426A"/>
    <w:rsid w:val="000D4291"/>
    <w:rsid w:val="000D4324"/>
    <w:rsid w:val="000D46D6"/>
    <w:rsid w:val="000D46EE"/>
    <w:rsid w:val="000D4896"/>
    <w:rsid w:val="000D4C1B"/>
    <w:rsid w:val="000D4DE6"/>
    <w:rsid w:val="000D4E7B"/>
    <w:rsid w:val="000D4E7C"/>
    <w:rsid w:val="000D4F42"/>
    <w:rsid w:val="000D4F51"/>
    <w:rsid w:val="000D5158"/>
    <w:rsid w:val="000D52BE"/>
    <w:rsid w:val="000D54FD"/>
    <w:rsid w:val="000D55EA"/>
    <w:rsid w:val="000D56F8"/>
    <w:rsid w:val="000D5965"/>
    <w:rsid w:val="000D59D6"/>
    <w:rsid w:val="000D5AB0"/>
    <w:rsid w:val="000D5AD1"/>
    <w:rsid w:val="000D5BA8"/>
    <w:rsid w:val="000D5E2A"/>
    <w:rsid w:val="000D5E4D"/>
    <w:rsid w:val="000D644D"/>
    <w:rsid w:val="000D6612"/>
    <w:rsid w:val="000D6685"/>
    <w:rsid w:val="000D684B"/>
    <w:rsid w:val="000D68CD"/>
    <w:rsid w:val="000D69FF"/>
    <w:rsid w:val="000D6C01"/>
    <w:rsid w:val="000D6E27"/>
    <w:rsid w:val="000D6E64"/>
    <w:rsid w:val="000D6E96"/>
    <w:rsid w:val="000D6FC0"/>
    <w:rsid w:val="000D721F"/>
    <w:rsid w:val="000D7268"/>
    <w:rsid w:val="000D731B"/>
    <w:rsid w:val="000D7387"/>
    <w:rsid w:val="000D73E7"/>
    <w:rsid w:val="000D7458"/>
    <w:rsid w:val="000D7783"/>
    <w:rsid w:val="000D779B"/>
    <w:rsid w:val="000D787F"/>
    <w:rsid w:val="000D7883"/>
    <w:rsid w:val="000D7B8E"/>
    <w:rsid w:val="000D7BF3"/>
    <w:rsid w:val="000D7EDF"/>
    <w:rsid w:val="000D7FB8"/>
    <w:rsid w:val="000E011D"/>
    <w:rsid w:val="000E0160"/>
    <w:rsid w:val="000E022B"/>
    <w:rsid w:val="000E03CF"/>
    <w:rsid w:val="000E03F8"/>
    <w:rsid w:val="000E0430"/>
    <w:rsid w:val="000E0454"/>
    <w:rsid w:val="000E0490"/>
    <w:rsid w:val="000E068C"/>
    <w:rsid w:val="000E083A"/>
    <w:rsid w:val="000E093D"/>
    <w:rsid w:val="000E0C2A"/>
    <w:rsid w:val="000E0D89"/>
    <w:rsid w:val="000E0E03"/>
    <w:rsid w:val="000E0F5D"/>
    <w:rsid w:val="000E1003"/>
    <w:rsid w:val="000E1094"/>
    <w:rsid w:val="000E1142"/>
    <w:rsid w:val="000E13EA"/>
    <w:rsid w:val="000E14B9"/>
    <w:rsid w:val="000E14E5"/>
    <w:rsid w:val="000E1547"/>
    <w:rsid w:val="000E16E4"/>
    <w:rsid w:val="000E1722"/>
    <w:rsid w:val="000E178F"/>
    <w:rsid w:val="000E1820"/>
    <w:rsid w:val="000E182B"/>
    <w:rsid w:val="000E1A5F"/>
    <w:rsid w:val="000E1E8E"/>
    <w:rsid w:val="000E20BD"/>
    <w:rsid w:val="000E2108"/>
    <w:rsid w:val="000E21AA"/>
    <w:rsid w:val="000E23F4"/>
    <w:rsid w:val="000E2549"/>
    <w:rsid w:val="000E2666"/>
    <w:rsid w:val="000E26EB"/>
    <w:rsid w:val="000E2787"/>
    <w:rsid w:val="000E279B"/>
    <w:rsid w:val="000E28AE"/>
    <w:rsid w:val="000E28DA"/>
    <w:rsid w:val="000E2A2E"/>
    <w:rsid w:val="000E2AEF"/>
    <w:rsid w:val="000E2C7C"/>
    <w:rsid w:val="000E2D94"/>
    <w:rsid w:val="000E2DAD"/>
    <w:rsid w:val="000E2E82"/>
    <w:rsid w:val="000E3075"/>
    <w:rsid w:val="000E30F6"/>
    <w:rsid w:val="000E32B1"/>
    <w:rsid w:val="000E331F"/>
    <w:rsid w:val="000E3358"/>
    <w:rsid w:val="000E3456"/>
    <w:rsid w:val="000E3706"/>
    <w:rsid w:val="000E37C8"/>
    <w:rsid w:val="000E3821"/>
    <w:rsid w:val="000E38ED"/>
    <w:rsid w:val="000E3930"/>
    <w:rsid w:val="000E3986"/>
    <w:rsid w:val="000E3CC6"/>
    <w:rsid w:val="000E3DD8"/>
    <w:rsid w:val="000E3F84"/>
    <w:rsid w:val="000E40C3"/>
    <w:rsid w:val="000E4373"/>
    <w:rsid w:val="000E4736"/>
    <w:rsid w:val="000E488E"/>
    <w:rsid w:val="000E4B62"/>
    <w:rsid w:val="000E4C9B"/>
    <w:rsid w:val="000E4D01"/>
    <w:rsid w:val="000E51C5"/>
    <w:rsid w:val="000E549A"/>
    <w:rsid w:val="000E557A"/>
    <w:rsid w:val="000E5830"/>
    <w:rsid w:val="000E5A27"/>
    <w:rsid w:val="000E5B39"/>
    <w:rsid w:val="000E5C4E"/>
    <w:rsid w:val="000E5CA5"/>
    <w:rsid w:val="000E5D3B"/>
    <w:rsid w:val="000E5E3A"/>
    <w:rsid w:val="000E5E53"/>
    <w:rsid w:val="000E6187"/>
    <w:rsid w:val="000E6188"/>
    <w:rsid w:val="000E64E2"/>
    <w:rsid w:val="000E6576"/>
    <w:rsid w:val="000E65A6"/>
    <w:rsid w:val="000E65A7"/>
    <w:rsid w:val="000E6635"/>
    <w:rsid w:val="000E690F"/>
    <w:rsid w:val="000E6BAF"/>
    <w:rsid w:val="000E6DE8"/>
    <w:rsid w:val="000E6EED"/>
    <w:rsid w:val="000E6F53"/>
    <w:rsid w:val="000E6F62"/>
    <w:rsid w:val="000E7470"/>
    <w:rsid w:val="000E7498"/>
    <w:rsid w:val="000E75D8"/>
    <w:rsid w:val="000E7C3A"/>
    <w:rsid w:val="000E7CB9"/>
    <w:rsid w:val="000E7DC4"/>
    <w:rsid w:val="000E7E55"/>
    <w:rsid w:val="000E7E58"/>
    <w:rsid w:val="000E7F51"/>
    <w:rsid w:val="000F00D8"/>
    <w:rsid w:val="000F00FA"/>
    <w:rsid w:val="000F03C7"/>
    <w:rsid w:val="000F0454"/>
    <w:rsid w:val="000F073D"/>
    <w:rsid w:val="000F093E"/>
    <w:rsid w:val="000F095B"/>
    <w:rsid w:val="000F0AAF"/>
    <w:rsid w:val="000F0C35"/>
    <w:rsid w:val="000F0FBD"/>
    <w:rsid w:val="000F1085"/>
    <w:rsid w:val="000F108A"/>
    <w:rsid w:val="000F120C"/>
    <w:rsid w:val="000F1323"/>
    <w:rsid w:val="000F136B"/>
    <w:rsid w:val="000F13C4"/>
    <w:rsid w:val="000F13D7"/>
    <w:rsid w:val="000F142F"/>
    <w:rsid w:val="000F152E"/>
    <w:rsid w:val="000F1540"/>
    <w:rsid w:val="000F17E4"/>
    <w:rsid w:val="000F1878"/>
    <w:rsid w:val="000F1CE1"/>
    <w:rsid w:val="000F1CF3"/>
    <w:rsid w:val="000F1E17"/>
    <w:rsid w:val="000F1E76"/>
    <w:rsid w:val="000F1F98"/>
    <w:rsid w:val="000F20CD"/>
    <w:rsid w:val="000F2211"/>
    <w:rsid w:val="000F230E"/>
    <w:rsid w:val="000F270B"/>
    <w:rsid w:val="000F27B7"/>
    <w:rsid w:val="000F284F"/>
    <w:rsid w:val="000F28E9"/>
    <w:rsid w:val="000F2965"/>
    <w:rsid w:val="000F2A55"/>
    <w:rsid w:val="000F2B66"/>
    <w:rsid w:val="000F2BF7"/>
    <w:rsid w:val="000F31DE"/>
    <w:rsid w:val="000F33C4"/>
    <w:rsid w:val="000F34C7"/>
    <w:rsid w:val="000F34E4"/>
    <w:rsid w:val="000F350E"/>
    <w:rsid w:val="000F3783"/>
    <w:rsid w:val="000F382A"/>
    <w:rsid w:val="000F385D"/>
    <w:rsid w:val="000F38A8"/>
    <w:rsid w:val="000F39C8"/>
    <w:rsid w:val="000F3A1B"/>
    <w:rsid w:val="000F3A68"/>
    <w:rsid w:val="000F3B40"/>
    <w:rsid w:val="000F3C06"/>
    <w:rsid w:val="000F3D60"/>
    <w:rsid w:val="000F3D6E"/>
    <w:rsid w:val="000F3E72"/>
    <w:rsid w:val="000F3F2F"/>
    <w:rsid w:val="000F3F8E"/>
    <w:rsid w:val="000F4132"/>
    <w:rsid w:val="000F42EA"/>
    <w:rsid w:val="000F4327"/>
    <w:rsid w:val="000F444C"/>
    <w:rsid w:val="000F4469"/>
    <w:rsid w:val="000F446F"/>
    <w:rsid w:val="000F4650"/>
    <w:rsid w:val="000F47DF"/>
    <w:rsid w:val="000F4A84"/>
    <w:rsid w:val="000F4AC1"/>
    <w:rsid w:val="000F4B97"/>
    <w:rsid w:val="000F4CAF"/>
    <w:rsid w:val="000F4D2F"/>
    <w:rsid w:val="000F4D5D"/>
    <w:rsid w:val="000F4E96"/>
    <w:rsid w:val="000F4F44"/>
    <w:rsid w:val="000F4FA3"/>
    <w:rsid w:val="000F4FD0"/>
    <w:rsid w:val="000F52C0"/>
    <w:rsid w:val="000F5340"/>
    <w:rsid w:val="000F53CB"/>
    <w:rsid w:val="000F58AD"/>
    <w:rsid w:val="000F5F88"/>
    <w:rsid w:val="000F6099"/>
    <w:rsid w:val="000F6168"/>
    <w:rsid w:val="000F664E"/>
    <w:rsid w:val="000F6799"/>
    <w:rsid w:val="000F6881"/>
    <w:rsid w:val="000F68C2"/>
    <w:rsid w:val="000F6931"/>
    <w:rsid w:val="000F6B81"/>
    <w:rsid w:val="000F6C32"/>
    <w:rsid w:val="000F6C5F"/>
    <w:rsid w:val="000F6CFF"/>
    <w:rsid w:val="000F6D86"/>
    <w:rsid w:val="000F6E0B"/>
    <w:rsid w:val="000F6F01"/>
    <w:rsid w:val="000F6F2C"/>
    <w:rsid w:val="000F701C"/>
    <w:rsid w:val="000F7157"/>
    <w:rsid w:val="000F71D0"/>
    <w:rsid w:val="000F7218"/>
    <w:rsid w:val="000F7632"/>
    <w:rsid w:val="000F77A8"/>
    <w:rsid w:val="000F7A33"/>
    <w:rsid w:val="000F7BEE"/>
    <w:rsid w:val="000F7CAD"/>
    <w:rsid w:val="000F7E48"/>
    <w:rsid w:val="00100029"/>
    <w:rsid w:val="00100097"/>
    <w:rsid w:val="001000E9"/>
    <w:rsid w:val="00100161"/>
    <w:rsid w:val="00100169"/>
    <w:rsid w:val="0010017A"/>
    <w:rsid w:val="001002D5"/>
    <w:rsid w:val="001004BE"/>
    <w:rsid w:val="001005CE"/>
    <w:rsid w:val="0010067A"/>
    <w:rsid w:val="00100C5D"/>
    <w:rsid w:val="00100D9B"/>
    <w:rsid w:val="00100F95"/>
    <w:rsid w:val="00101081"/>
    <w:rsid w:val="001010D7"/>
    <w:rsid w:val="00101306"/>
    <w:rsid w:val="00101489"/>
    <w:rsid w:val="00101497"/>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5F7"/>
    <w:rsid w:val="00103658"/>
    <w:rsid w:val="0010366C"/>
    <w:rsid w:val="00103B2C"/>
    <w:rsid w:val="00103B7F"/>
    <w:rsid w:val="00103C74"/>
    <w:rsid w:val="00103CD1"/>
    <w:rsid w:val="00103D26"/>
    <w:rsid w:val="00103F73"/>
    <w:rsid w:val="00103FB7"/>
    <w:rsid w:val="00104058"/>
    <w:rsid w:val="0010405D"/>
    <w:rsid w:val="00104228"/>
    <w:rsid w:val="0010455B"/>
    <w:rsid w:val="001045D7"/>
    <w:rsid w:val="00104979"/>
    <w:rsid w:val="00104A80"/>
    <w:rsid w:val="00104BB1"/>
    <w:rsid w:val="00104C8A"/>
    <w:rsid w:val="00104DAC"/>
    <w:rsid w:val="00104FBD"/>
    <w:rsid w:val="00105013"/>
    <w:rsid w:val="0010508E"/>
    <w:rsid w:val="001050B7"/>
    <w:rsid w:val="001050F9"/>
    <w:rsid w:val="0010512E"/>
    <w:rsid w:val="0010521E"/>
    <w:rsid w:val="001054F7"/>
    <w:rsid w:val="0010568A"/>
    <w:rsid w:val="001056C5"/>
    <w:rsid w:val="001056E9"/>
    <w:rsid w:val="00105784"/>
    <w:rsid w:val="00105820"/>
    <w:rsid w:val="00105965"/>
    <w:rsid w:val="0010596E"/>
    <w:rsid w:val="00105B3F"/>
    <w:rsid w:val="00105CEE"/>
    <w:rsid w:val="00105DA1"/>
    <w:rsid w:val="00105DD0"/>
    <w:rsid w:val="00106031"/>
    <w:rsid w:val="00106491"/>
    <w:rsid w:val="0010658C"/>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2FB"/>
    <w:rsid w:val="0011034F"/>
    <w:rsid w:val="001103EE"/>
    <w:rsid w:val="001105A2"/>
    <w:rsid w:val="00110755"/>
    <w:rsid w:val="00110851"/>
    <w:rsid w:val="001108AC"/>
    <w:rsid w:val="001109BC"/>
    <w:rsid w:val="00110FF2"/>
    <w:rsid w:val="001110BE"/>
    <w:rsid w:val="001112ED"/>
    <w:rsid w:val="001115C0"/>
    <w:rsid w:val="001115F4"/>
    <w:rsid w:val="001116D2"/>
    <w:rsid w:val="00111702"/>
    <w:rsid w:val="001117AA"/>
    <w:rsid w:val="0011190B"/>
    <w:rsid w:val="00111AD9"/>
    <w:rsid w:val="00111C60"/>
    <w:rsid w:val="00111CCD"/>
    <w:rsid w:val="00111EED"/>
    <w:rsid w:val="001122D5"/>
    <w:rsid w:val="0011230B"/>
    <w:rsid w:val="00112571"/>
    <w:rsid w:val="00112603"/>
    <w:rsid w:val="00112652"/>
    <w:rsid w:val="001126ED"/>
    <w:rsid w:val="001128AD"/>
    <w:rsid w:val="00112975"/>
    <w:rsid w:val="00112A28"/>
    <w:rsid w:val="00112B8F"/>
    <w:rsid w:val="00112C56"/>
    <w:rsid w:val="00112CB1"/>
    <w:rsid w:val="00112E43"/>
    <w:rsid w:val="0011326A"/>
    <w:rsid w:val="001133CF"/>
    <w:rsid w:val="001134DA"/>
    <w:rsid w:val="001134F8"/>
    <w:rsid w:val="0011366C"/>
    <w:rsid w:val="0011372B"/>
    <w:rsid w:val="00113888"/>
    <w:rsid w:val="001138D4"/>
    <w:rsid w:val="001139E7"/>
    <w:rsid w:val="00113AA1"/>
    <w:rsid w:val="00113D8F"/>
    <w:rsid w:val="00113ECC"/>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E61"/>
    <w:rsid w:val="00114EA7"/>
    <w:rsid w:val="00115152"/>
    <w:rsid w:val="0011519C"/>
    <w:rsid w:val="00115213"/>
    <w:rsid w:val="0011536C"/>
    <w:rsid w:val="00115716"/>
    <w:rsid w:val="0011584C"/>
    <w:rsid w:val="001158D5"/>
    <w:rsid w:val="00115AB7"/>
    <w:rsid w:val="00115AD9"/>
    <w:rsid w:val="00115AFC"/>
    <w:rsid w:val="00115DD3"/>
    <w:rsid w:val="00115EA2"/>
    <w:rsid w:val="00116283"/>
    <w:rsid w:val="00116308"/>
    <w:rsid w:val="00116339"/>
    <w:rsid w:val="001163FC"/>
    <w:rsid w:val="0011670B"/>
    <w:rsid w:val="001169BF"/>
    <w:rsid w:val="00116A2D"/>
    <w:rsid w:val="00116CFA"/>
    <w:rsid w:val="00116E33"/>
    <w:rsid w:val="00116EAF"/>
    <w:rsid w:val="00116F91"/>
    <w:rsid w:val="001174D9"/>
    <w:rsid w:val="001175EF"/>
    <w:rsid w:val="00117677"/>
    <w:rsid w:val="00117957"/>
    <w:rsid w:val="001179B9"/>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05E"/>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A6A"/>
    <w:rsid w:val="00123C7B"/>
    <w:rsid w:val="00123CD1"/>
    <w:rsid w:val="00123DED"/>
    <w:rsid w:val="00123E50"/>
    <w:rsid w:val="00123ED4"/>
    <w:rsid w:val="001240E4"/>
    <w:rsid w:val="00124100"/>
    <w:rsid w:val="00124285"/>
    <w:rsid w:val="00124595"/>
    <w:rsid w:val="001245C4"/>
    <w:rsid w:val="0012467D"/>
    <w:rsid w:val="001246CD"/>
    <w:rsid w:val="001246EC"/>
    <w:rsid w:val="001249D7"/>
    <w:rsid w:val="001249FC"/>
    <w:rsid w:val="00124D6B"/>
    <w:rsid w:val="00124E10"/>
    <w:rsid w:val="00124EF1"/>
    <w:rsid w:val="00125029"/>
    <w:rsid w:val="00125078"/>
    <w:rsid w:val="001252FE"/>
    <w:rsid w:val="001254AB"/>
    <w:rsid w:val="001255A6"/>
    <w:rsid w:val="001255A8"/>
    <w:rsid w:val="001255C4"/>
    <w:rsid w:val="001258B7"/>
    <w:rsid w:val="00125A91"/>
    <w:rsid w:val="00125D04"/>
    <w:rsid w:val="00125D34"/>
    <w:rsid w:val="00125D66"/>
    <w:rsid w:val="00125E8C"/>
    <w:rsid w:val="0012605B"/>
    <w:rsid w:val="0012611E"/>
    <w:rsid w:val="0012622B"/>
    <w:rsid w:val="0012636F"/>
    <w:rsid w:val="001263E7"/>
    <w:rsid w:val="001266E8"/>
    <w:rsid w:val="00126842"/>
    <w:rsid w:val="001268D1"/>
    <w:rsid w:val="001269AB"/>
    <w:rsid w:val="00126CC9"/>
    <w:rsid w:val="00126D19"/>
    <w:rsid w:val="00126EDC"/>
    <w:rsid w:val="001270EA"/>
    <w:rsid w:val="00127199"/>
    <w:rsid w:val="001274AC"/>
    <w:rsid w:val="001274D4"/>
    <w:rsid w:val="0012758B"/>
    <w:rsid w:val="001275E6"/>
    <w:rsid w:val="0012773D"/>
    <w:rsid w:val="001278DD"/>
    <w:rsid w:val="00127AE4"/>
    <w:rsid w:val="00127DC1"/>
    <w:rsid w:val="00127DE2"/>
    <w:rsid w:val="00127E13"/>
    <w:rsid w:val="00127F28"/>
    <w:rsid w:val="0013016D"/>
    <w:rsid w:val="0013028D"/>
    <w:rsid w:val="001305B9"/>
    <w:rsid w:val="00130714"/>
    <w:rsid w:val="00130953"/>
    <w:rsid w:val="001309F5"/>
    <w:rsid w:val="00130BBD"/>
    <w:rsid w:val="00130D7A"/>
    <w:rsid w:val="00130E1B"/>
    <w:rsid w:val="001313A5"/>
    <w:rsid w:val="001313CE"/>
    <w:rsid w:val="00131416"/>
    <w:rsid w:val="00131682"/>
    <w:rsid w:val="00131683"/>
    <w:rsid w:val="00131AC6"/>
    <w:rsid w:val="00131C8C"/>
    <w:rsid w:val="00131C95"/>
    <w:rsid w:val="00131D85"/>
    <w:rsid w:val="00131E38"/>
    <w:rsid w:val="00131FA8"/>
    <w:rsid w:val="001321CE"/>
    <w:rsid w:val="001322B0"/>
    <w:rsid w:val="001322B7"/>
    <w:rsid w:val="00132500"/>
    <w:rsid w:val="00132671"/>
    <w:rsid w:val="00132767"/>
    <w:rsid w:val="00132871"/>
    <w:rsid w:val="00132917"/>
    <w:rsid w:val="00132A9C"/>
    <w:rsid w:val="00132D13"/>
    <w:rsid w:val="00132E89"/>
    <w:rsid w:val="00132E96"/>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4D9A"/>
    <w:rsid w:val="00135015"/>
    <w:rsid w:val="00135095"/>
    <w:rsid w:val="001351F8"/>
    <w:rsid w:val="00135329"/>
    <w:rsid w:val="001353DE"/>
    <w:rsid w:val="00135517"/>
    <w:rsid w:val="00135829"/>
    <w:rsid w:val="00135884"/>
    <w:rsid w:val="00135888"/>
    <w:rsid w:val="001358A7"/>
    <w:rsid w:val="001358F4"/>
    <w:rsid w:val="00135933"/>
    <w:rsid w:val="00135993"/>
    <w:rsid w:val="00135B3A"/>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3D"/>
    <w:rsid w:val="001375B9"/>
    <w:rsid w:val="001376F7"/>
    <w:rsid w:val="0013786B"/>
    <w:rsid w:val="0013793E"/>
    <w:rsid w:val="00137A3A"/>
    <w:rsid w:val="00137C9E"/>
    <w:rsid w:val="00137E81"/>
    <w:rsid w:val="00137EA0"/>
    <w:rsid w:val="001403C3"/>
    <w:rsid w:val="0014058D"/>
    <w:rsid w:val="00140608"/>
    <w:rsid w:val="0014073C"/>
    <w:rsid w:val="00140762"/>
    <w:rsid w:val="00140825"/>
    <w:rsid w:val="0014086C"/>
    <w:rsid w:val="00140938"/>
    <w:rsid w:val="00140AB3"/>
    <w:rsid w:val="00140B68"/>
    <w:rsid w:val="00140B78"/>
    <w:rsid w:val="00140DF2"/>
    <w:rsid w:val="00140E5E"/>
    <w:rsid w:val="00140F7A"/>
    <w:rsid w:val="00141054"/>
    <w:rsid w:val="001410AA"/>
    <w:rsid w:val="001410F1"/>
    <w:rsid w:val="0014119A"/>
    <w:rsid w:val="0014127D"/>
    <w:rsid w:val="0014145E"/>
    <w:rsid w:val="00141578"/>
    <w:rsid w:val="001417CD"/>
    <w:rsid w:val="00141853"/>
    <w:rsid w:val="001418FE"/>
    <w:rsid w:val="00141E46"/>
    <w:rsid w:val="00141ED1"/>
    <w:rsid w:val="00141F58"/>
    <w:rsid w:val="00141F72"/>
    <w:rsid w:val="00141FD3"/>
    <w:rsid w:val="0014206B"/>
    <w:rsid w:val="00142093"/>
    <w:rsid w:val="00142104"/>
    <w:rsid w:val="001422CE"/>
    <w:rsid w:val="0014250A"/>
    <w:rsid w:val="001428DC"/>
    <w:rsid w:val="00142B21"/>
    <w:rsid w:val="00142E42"/>
    <w:rsid w:val="0014310F"/>
    <w:rsid w:val="00143153"/>
    <w:rsid w:val="0014321A"/>
    <w:rsid w:val="00143241"/>
    <w:rsid w:val="00143426"/>
    <w:rsid w:val="001434C6"/>
    <w:rsid w:val="0014353E"/>
    <w:rsid w:val="001435D4"/>
    <w:rsid w:val="0014371C"/>
    <w:rsid w:val="001439F8"/>
    <w:rsid w:val="00143AF0"/>
    <w:rsid w:val="00143C86"/>
    <w:rsid w:val="00143DB4"/>
    <w:rsid w:val="00143DF3"/>
    <w:rsid w:val="00143E96"/>
    <w:rsid w:val="00143EFE"/>
    <w:rsid w:val="00143FFE"/>
    <w:rsid w:val="00144349"/>
    <w:rsid w:val="001443F5"/>
    <w:rsid w:val="001444C8"/>
    <w:rsid w:val="00144678"/>
    <w:rsid w:val="0014471E"/>
    <w:rsid w:val="001447A6"/>
    <w:rsid w:val="0014491B"/>
    <w:rsid w:val="00144B3F"/>
    <w:rsid w:val="00144BF9"/>
    <w:rsid w:val="00144CB2"/>
    <w:rsid w:val="00144D67"/>
    <w:rsid w:val="00144DDA"/>
    <w:rsid w:val="00144E04"/>
    <w:rsid w:val="001454C4"/>
    <w:rsid w:val="00145B83"/>
    <w:rsid w:val="00145BCB"/>
    <w:rsid w:val="00145F35"/>
    <w:rsid w:val="001462D7"/>
    <w:rsid w:val="0014656A"/>
    <w:rsid w:val="00146577"/>
    <w:rsid w:val="00146773"/>
    <w:rsid w:val="00146A1D"/>
    <w:rsid w:val="00146AE1"/>
    <w:rsid w:val="00146CF1"/>
    <w:rsid w:val="00146EE8"/>
    <w:rsid w:val="0014703E"/>
    <w:rsid w:val="0014708C"/>
    <w:rsid w:val="00147531"/>
    <w:rsid w:val="00147585"/>
    <w:rsid w:val="00147923"/>
    <w:rsid w:val="00147D65"/>
    <w:rsid w:val="00147D91"/>
    <w:rsid w:val="00147E8D"/>
    <w:rsid w:val="00150020"/>
    <w:rsid w:val="00150170"/>
    <w:rsid w:val="00150427"/>
    <w:rsid w:val="001508E1"/>
    <w:rsid w:val="00150AB5"/>
    <w:rsid w:val="00150B4C"/>
    <w:rsid w:val="00150E73"/>
    <w:rsid w:val="00150F41"/>
    <w:rsid w:val="001510ED"/>
    <w:rsid w:val="0015164C"/>
    <w:rsid w:val="001517AB"/>
    <w:rsid w:val="00151805"/>
    <w:rsid w:val="00151897"/>
    <w:rsid w:val="00151912"/>
    <w:rsid w:val="00151A8A"/>
    <w:rsid w:val="00151ACC"/>
    <w:rsid w:val="00151D46"/>
    <w:rsid w:val="00151EF0"/>
    <w:rsid w:val="00152066"/>
    <w:rsid w:val="00152189"/>
    <w:rsid w:val="001522AB"/>
    <w:rsid w:val="00152364"/>
    <w:rsid w:val="001523E7"/>
    <w:rsid w:val="001524EC"/>
    <w:rsid w:val="00152559"/>
    <w:rsid w:val="001525C5"/>
    <w:rsid w:val="0015266B"/>
    <w:rsid w:val="0015282E"/>
    <w:rsid w:val="00152A3B"/>
    <w:rsid w:val="00152A97"/>
    <w:rsid w:val="00152AEA"/>
    <w:rsid w:val="00152E1D"/>
    <w:rsid w:val="00152F34"/>
    <w:rsid w:val="00153334"/>
    <w:rsid w:val="0015343A"/>
    <w:rsid w:val="0015347E"/>
    <w:rsid w:val="001534F7"/>
    <w:rsid w:val="0015356F"/>
    <w:rsid w:val="00153A48"/>
    <w:rsid w:val="00153A6B"/>
    <w:rsid w:val="00153BCE"/>
    <w:rsid w:val="00153E69"/>
    <w:rsid w:val="00153EEF"/>
    <w:rsid w:val="00153F29"/>
    <w:rsid w:val="001541B3"/>
    <w:rsid w:val="001544AB"/>
    <w:rsid w:val="0015475F"/>
    <w:rsid w:val="00154984"/>
    <w:rsid w:val="001549B6"/>
    <w:rsid w:val="00154F0D"/>
    <w:rsid w:val="0015501B"/>
    <w:rsid w:val="00155178"/>
    <w:rsid w:val="00155355"/>
    <w:rsid w:val="00155385"/>
    <w:rsid w:val="00155403"/>
    <w:rsid w:val="001554A2"/>
    <w:rsid w:val="00155530"/>
    <w:rsid w:val="0015553C"/>
    <w:rsid w:val="001555D6"/>
    <w:rsid w:val="00155790"/>
    <w:rsid w:val="00155A5A"/>
    <w:rsid w:val="00155AA1"/>
    <w:rsid w:val="00155D53"/>
    <w:rsid w:val="00156164"/>
    <w:rsid w:val="0015622B"/>
    <w:rsid w:val="00156260"/>
    <w:rsid w:val="00156284"/>
    <w:rsid w:val="00156446"/>
    <w:rsid w:val="00156502"/>
    <w:rsid w:val="0015662A"/>
    <w:rsid w:val="001568FF"/>
    <w:rsid w:val="00156D76"/>
    <w:rsid w:val="00156D82"/>
    <w:rsid w:val="00156DC9"/>
    <w:rsid w:val="00156DD1"/>
    <w:rsid w:val="00156DEA"/>
    <w:rsid w:val="00156EB2"/>
    <w:rsid w:val="00156F2D"/>
    <w:rsid w:val="00156F7B"/>
    <w:rsid w:val="001571C9"/>
    <w:rsid w:val="0015722B"/>
    <w:rsid w:val="00157248"/>
    <w:rsid w:val="0015737E"/>
    <w:rsid w:val="001576B8"/>
    <w:rsid w:val="00157F86"/>
    <w:rsid w:val="00157FC7"/>
    <w:rsid w:val="00157FD0"/>
    <w:rsid w:val="0016019C"/>
    <w:rsid w:val="001601C7"/>
    <w:rsid w:val="001602C2"/>
    <w:rsid w:val="001603B9"/>
    <w:rsid w:val="00160674"/>
    <w:rsid w:val="00160786"/>
    <w:rsid w:val="001607A2"/>
    <w:rsid w:val="001607FD"/>
    <w:rsid w:val="00160ABA"/>
    <w:rsid w:val="00160B9D"/>
    <w:rsid w:val="00160CDF"/>
    <w:rsid w:val="00160E77"/>
    <w:rsid w:val="00160EE0"/>
    <w:rsid w:val="0016103F"/>
    <w:rsid w:val="001612A5"/>
    <w:rsid w:val="001615BC"/>
    <w:rsid w:val="00161CDC"/>
    <w:rsid w:val="00162144"/>
    <w:rsid w:val="00162262"/>
    <w:rsid w:val="001622B9"/>
    <w:rsid w:val="001623A3"/>
    <w:rsid w:val="0016243A"/>
    <w:rsid w:val="0016246D"/>
    <w:rsid w:val="00162492"/>
    <w:rsid w:val="00162597"/>
    <w:rsid w:val="001625E9"/>
    <w:rsid w:val="00162B03"/>
    <w:rsid w:val="00162BD5"/>
    <w:rsid w:val="00162C10"/>
    <w:rsid w:val="00162CF1"/>
    <w:rsid w:val="00162E3D"/>
    <w:rsid w:val="00162E48"/>
    <w:rsid w:val="00162EF5"/>
    <w:rsid w:val="00162F22"/>
    <w:rsid w:val="00162F82"/>
    <w:rsid w:val="00163071"/>
    <w:rsid w:val="001630E4"/>
    <w:rsid w:val="0016313F"/>
    <w:rsid w:val="0016368F"/>
    <w:rsid w:val="001636EF"/>
    <w:rsid w:val="0016391E"/>
    <w:rsid w:val="001639BC"/>
    <w:rsid w:val="00163A07"/>
    <w:rsid w:val="00163AFC"/>
    <w:rsid w:val="00163BAC"/>
    <w:rsid w:val="00163C9A"/>
    <w:rsid w:val="00163CD7"/>
    <w:rsid w:val="00163D88"/>
    <w:rsid w:val="00163DE8"/>
    <w:rsid w:val="00163F73"/>
    <w:rsid w:val="001642AB"/>
    <w:rsid w:val="001645B4"/>
    <w:rsid w:val="00164646"/>
    <w:rsid w:val="00164758"/>
    <w:rsid w:val="00164782"/>
    <w:rsid w:val="001647E9"/>
    <w:rsid w:val="001647FA"/>
    <w:rsid w:val="00164A16"/>
    <w:rsid w:val="00164AC9"/>
    <w:rsid w:val="00164BBC"/>
    <w:rsid w:val="00164D9D"/>
    <w:rsid w:val="00165137"/>
    <w:rsid w:val="001652DD"/>
    <w:rsid w:val="00165448"/>
    <w:rsid w:val="00165532"/>
    <w:rsid w:val="00165632"/>
    <w:rsid w:val="00165698"/>
    <w:rsid w:val="001657B9"/>
    <w:rsid w:val="00165987"/>
    <w:rsid w:val="00165A01"/>
    <w:rsid w:val="00165A63"/>
    <w:rsid w:val="00165B2B"/>
    <w:rsid w:val="00165B79"/>
    <w:rsid w:val="00165C62"/>
    <w:rsid w:val="00165D9A"/>
    <w:rsid w:val="00165E28"/>
    <w:rsid w:val="001661E7"/>
    <w:rsid w:val="0016634F"/>
    <w:rsid w:val="001663DC"/>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5B"/>
    <w:rsid w:val="001675E8"/>
    <w:rsid w:val="001675EC"/>
    <w:rsid w:val="0016764C"/>
    <w:rsid w:val="00167A7B"/>
    <w:rsid w:val="00167BBE"/>
    <w:rsid w:val="00167D45"/>
    <w:rsid w:val="00167D71"/>
    <w:rsid w:val="00167DA1"/>
    <w:rsid w:val="00167E37"/>
    <w:rsid w:val="00167FDE"/>
    <w:rsid w:val="0017014F"/>
    <w:rsid w:val="00170155"/>
    <w:rsid w:val="001701A3"/>
    <w:rsid w:val="00170397"/>
    <w:rsid w:val="00170482"/>
    <w:rsid w:val="001706E4"/>
    <w:rsid w:val="001708D0"/>
    <w:rsid w:val="001708F6"/>
    <w:rsid w:val="00170A02"/>
    <w:rsid w:val="00170B2D"/>
    <w:rsid w:val="00170DFF"/>
    <w:rsid w:val="00170E05"/>
    <w:rsid w:val="00170EB9"/>
    <w:rsid w:val="001711B9"/>
    <w:rsid w:val="00171495"/>
    <w:rsid w:val="00171551"/>
    <w:rsid w:val="001715A5"/>
    <w:rsid w:val="00171661"/>
    <w:rsid w:val="00171687"/>
    <w:rsid w:val="00171ADD"/>
    <w:rsid w:val="00171B5E"/>
    <w:rsid w:val="00171BC2"/>
    <w:rsid w:val="00171C9E"/>
    <w:rsid w:val="00171D7E"/>
    <w:rsid w:val="00171DA2"/>
    <w:rsid w:val="00171F14"/>
    <w:rsid w:val="0017211D"/>
    <w:rsid w:val="00172471"/>
    <w:rsid w:val="001726BC"/>
    <w:rsid w:val="001727C2"/>
    <w:rsid w:val="001728F8"/>
    <w:rsid w:val="00172977"/>
    <w:rsid w:val="001729E1"/>
    <w:rsid w:val="00172A66"/>
    <w:rsid w:val="00172B24"/>
    <w:rsid w:val="00172B44"/>
    <w:rsid w:val="00172B61"/>
    <w:rsid w:val="00172BDB"/>
    <w:rsid w:val="00172C20"/>
    <w:rsid w:val="00172E68"/>
    <w:rsid w:val="00172ECA"/>
    <w:rsid w:val="00172F4C"/>
    <w:rsid w:val="001731F5"/>
    <w:rsid w:val="0017351C"/>
    <w:rsid w:val="001736FA"/>
    <w:rsid w:val="001737F5"/>
    <w:rsid w:val="001738A5"/>
    <w:rsid w:val="001738CE"/>
    <w:rsid w:val="001738FB"/>
    <w:rsid w:val="0017393F"/>
    <w:rsid w:val="001739C7"/>
    <w:rsid w:val="00173A00"/>
    <w:rsid w:val="00173D38"/>
    <w:rsid w:val="00174555"/>
    <w:rsid w:val="0017478E"/>
    <w:rsid w:val="001747E9"/>
    <w:rsid w:val="001748E7"/>
    <w:rsid w:val="00174915"/>
    <w:rsid w:val="001749B3"/>
    <w:rsid w:val="00174D8A"/>
    <w:rsid w:val="00174DDB"/>
    <w:rsid w:val="00175009"/>
    <w:rsid w:val="0017504C"/>
    <w:rsid w:val="00175244"/>
    <w:rsid w:val="001752EC"/>
    <w:rsid w:val="001753C7"/>
    <w:rsid w:val="001754B2"/>
    <w:rsid w:val="001754E4"/>
    <w:rsid w:val="0017559F"/>
    <w:rsid w:val="00175650"/>
    <w:rsid w:val="00175A16"/>
    <w:rsid w:val="00175A59"/>
    <w:rsid w:val="00175A6E"/>
    <w:rsid w:val="00175B5A"/>
    <w:rsid w:val="00175BE7"/>
    <w:rsid w:val="00175DF1"/>
    <w:rsid w:val="00175E38"/>
    <w:rsid w:val="00175EF2"/>
    <w:rsid w:val="00176078"/>
    <w:rsid w:val="001760B4"/>
    <w:rsid w:val="00176332"/>
    <w:rsid w:val="001763FF"/>
    <w:rsid w:val="00176414"/>
    <w:rsid w:val="00176606"/>
    <w:rsid w:val="00176651"/>
    <w:rsid w:val="00176884"/>
    <w:rsid w:val="00176A1E"/>
    <w:rsid w:val="00176B1C"/>
    <w:rsid w:val="00176B94"/>
    <w:rsid w:val="00176BDB"/>
    <w:rsid w:val="00176DCB"/>
    <w:rsid w:val="00176ECA"/>
    <w:rsid w:val="00176FAC"/>
    <w:rsid w:val="00176FD9"/>
    <w:rsid w:val="00177094"/>
    <w:rsid w:val="0017714C"/>
    <w:rsid w:val="0017722E"/>
    <w:rsid w:val="001772CB"/>
    <w:rsid w:val="001773E9"/>
    <w:rsid w:val="00177482"/>
    <w:rsid w:val="00177574"/>
    <w:rsid w:val="001775B0"/>
    <w:rsid w:val="0017770C"/>
    <w:rsid w:val="00177711"/>
    <w:rsid w:val="0017781F"/>
    <w:rsid w:val="00177950"/>
    <w:rsid w:val="00177A0D"/>
    <w:rsid w:val="00177AC2"/>
    <w:rsid w:val="00177BAC"/>
    <w:rsid w:val="00177DFF"/>
    <w:rsid w:val="00177EBD"/>
    <w:rsid w:val="00180041"/>
    <w:rsid w:val="001800E6"/>
    <w:rsid w:val="0018016C"/>
    <w:rsid w:val="001806A9"/>
    <w:rsid w:val="001806EC"/>
    <w:rsid w:val="00180860"/>
    <w:rsid w:val="00180A66"/>
    <w:rsid w:val="00180B9D"/>
    <w:rsid w:val="00180CBE"/>
    <w:rsid w:val="00180D96"/>
    <w:rsid w:val="00180DBD"/>
    <w:rsid w:val="00180E60"/>
    <w:rsid w:val="00180E9C"/>
    <w:rsid w:val="00180EF8"/>
    <w:rsid w:val="00180F5B"/>
    <w:rsid w:val="001812BB"/>
    <w:rsid w:val="001814DB"/>
    <w:rsid w:val="001815FA"/>
    <w:rsid w:val="0018160F"/>
    <w:rsid w:val="001817BA"/>
    <w:rsid w:val="001818AF"/>
    <w:rsid w:val="00181979"/>
    <w:rsid w:val="00181B3A"/>
    <w:rsid w:val="00181B43"/>
    <w:rsid w:val="00181E3C"/>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D1"/>
    <w:rsid w:val="00182F3F"/>
    <w:rsid w:val="00182FBF"/>
    <w:rsid w:val="00183064"/>
    <w:rsid w:val="0018330F"/>
    <w:rsid w:val="001836B6"/>
    <w:rsid w:val="001836DF"/>
    <w:rsid w:val="00183733"/>
    <w:rsid w:val="001839FD"/>
    <w:rsid w:val="00183CB7"/>
    <w:rsid w:val="00183CC6"/>
    <w:rsid w:val="00183F11"/>
    <w:rsid w:val="00183FE2"/>
    <w:rsid w:val="00184034"/>
    <w:rsid w:val="001840F5"/>
    <w:rsid w:val="00184292"/>
    <w:rsid w:val="00184411"/>
    <w:rsid w:val="00184412"/>
    <w:rsid w:val="001844AD"/>
    <w:rsid w:val="001844C2"/>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377"/>
    <w:rsid w:val="00185469"/>
    <w:rsid w:val="001854A8"/>
    <w:rsid w:val="001855E2"/>
    <w:rsid w:val="00185E05"/>
    <w:rsid w:val="00185E59"/>
    <w:rsid w:val="00185F10"/>
    <w:rsid w:val="00185FDA"/>
    <w:rsid w:val="001861EB"/>
    <w:rsid w:val="00186225"/>
    <w:rsid w:val="00186395"/>
    <w:rsid w:val="001863E3"/>
    <w:rsid w:val="00186595"/>
    <w:rsid w:val="00186824"/>
    <w:rsid w:val="0018695F"/>
    <w:rsid w:val="001869B6"/>
    <w:rsid w:val="00186B4D"/>
    <w:rsid w:val="00186D8C"/>
    <w:rsid w:val="00186EFA"/>
    <w:rsid w:val="00187305"/>
    <w:rsid w:val="00187629"/>
    <w:rsid w:val="0018767B"/>
    <w:rsid w:val="0018773D"/>
    <w:rsid w:val="00187BD8"/>
    <w:rsid w:val="00187C5E"/>
    <w:rsid w:val="0019002A"/>
    <w:rsid w:val="00190364"/>
    <w:rsid w:val="00190792"/>
    <w:rsid w:val="001908C5"/>
    <w:rsid w:val="00190927"/>
    <w:rsid w:val="00190BD5"/>
    <w:rsid w:val="00190C05"/>
    <w:rsid w:val="00190C5A"/>
    <w:rsid w:val="00190CC3"/>
    <w:rsid w:val="00190D28"/>
    <w:rsid w:val="00190D3D"/>
    <w:rsid w:val="00191166"/>
    <w:rsid w:val="0019141D"/>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43"/>
    <w:rsid w:val="00192589"/>
    <w:rsid w:val="001925E5"/>
    <w:rsid w:val="001927C1"/>
    <w:rsid w:val="001929F7"/>
    <w:rsid w:val="00192A39"/>
    <w:rsid w:val="00192BB2"/>
    <w:rsid w:val="00192CEC"/>
    <w:rsid w:val="00192DEF"/>
    <w:rsid w:val="0019321E"/>
    <w:rsid w:val="0019363A"/>
    <w:rsid w:val="00193760"/>
    <w:rsid w:val="0019383A"/>
    <w:rsid w:val="00193987"/>
    <w:rsid w:val="00193A4E"/>
    <w:rsid w:val="00193A7C"/>
    <w:rsid w:val="00193B7D"/>
    <w:rsid w:val="00193D10"/>
    <w:rsid w:val="00193DC9"/>
    <w:rsid w:val="0019410A"/>
    <w:rsid w:val="001941AA"/>
    <w:rsid w:val="0019443E"/>
    <w:rsid w:val="00194955"/>
    <w:rsid w:val="00194A7F"/>
    <w:rsid w:val="00194B6F"/>
    <w:rsid w:val="00194D75"/>
    <w:rsid w:val="00194DCF"/>
    <w:rsid w:val="00194EDD"/>
    <w:rsid w:val="001950D5"/>
    <w:rsid w:val="0019525C"/>
    <w:rsid w:val="001952A4"/>
    <w:rsid w:val="001952DC"/>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980"/>
    <w:rsid w:val="001A0B1A"/>
    <w:rsid w:val="001A0B45"/>
    <w:rsid w:val="001A0D21"/>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4C"/>
    <w:rsid w:val="001A35BF"/>
    <w:rsid w:val="001A36CF"/>
    <w:rsid w:val="001A3974"/>
    <w:rsid w:val="001A39DB"/>
    <w:rsid w:val="001A3B4C"/>
    <w:rsid w:val="001A3BBA"/>
    <w:rsid w:val="001A3C92"/>
    <w:rsid w:val="001A3F0F"/>
    <w:rsid w:val="001A3F73"/>
    <w:rsid w:val="001A3FA5"/>
    <w:rsid w:val="001A40CC"/>
    <w:rsid w:val="001A422A"/>
    <w:rsid w:val="001A4281"/>
    <w:rsid w:val="001A438D"/>
    <w:rsid w:val="001A44DF"/>
    <w:rsid w:val="001A47E6"/>
    <w:rsid w:val="001A495E"/>
    <w:rsid w:val="001A4A69"/>
    <w:rsid w:val="001A4C87"/>
    <w:rsid w:val="001A4D25"/>
    <w:rsid w:val="001A4EDF"/>
    <w:rsid w:val="001A5308"/>
    <w:rsid w:val="001A5315"/>
    <w:rsid w:val="001A53FF"/>
    <w:rsid w:val="001A546B"/>
    <w:rsid w:val="001A5479"/>
    <w:rsid w:val="001A54E5"/>
    <w:rsid w:val="001A5599"/>
    <w:rsid w:val="001A5B29"/>
    <w:rsid w:val="001A5CC6"/>
    <w:rsid w:val="001A5D97"/>
    <w:rsid w:val="001A5E26"/>
    <w:rsid w:val="001A6164"/>
    <w:rsid w:val="001A619E"/>
    <w:rsid w:val="001A61A0"/>
    <w:rsid w:val="001A63EF"/>
    <w:rsid w:val="001A64B2"/>
    <w:rsid w:val="001A6510"/>
    <w:rsid w:val="001A6729"/>
    <w:rsid w:val="001A682E"/>
    <w:rsid w:val="001A694A"/>
    <w:rsid w:val="001A6A8A"/>
    <w:rsid w:val="001A6AE2"/>
    <w:rsid w:val="001A6AFE"/>
    <w:rsid w:val="001A6B5B"/>
    <w:rsid w:val="001A6BE1"/>
    <w:rsid w:val="001A6BFD"/>
    <w:rsid w:val="001A6E27"/>
    <w:rsid w:val="001A6F96"/>
    <w:rsid w:val="001A706D"/>
    <w:rsid w:val="001A716F"/>
    <w:rsid w:val="001A7178"/>
    <w:rsid w:val="001A71EB"/>
    <w:rsid w:val="001A72B2"/>
    <w:rsid w:val="001A72EE"/>
    <w:rsid w:val="001A7489"/>
    <w:rsid w:val="001A7547"/>
    <w:rsid w:val="001A75C3"/>
    <w:rsid w:val="001A7704"/>
    <w:rsid w:val="001A7826"/>
    <w:rsid w:val="001A79DA"/>
    <w:rsid w:val="001A7D4D"/>
    <w:rsid w:val="001B0028"/>
    <w:rsid w:val="001B00B2"/>
    <w:rsid w:val="001B00D8"/>
    <w:rsid w:val="001B0149"/>
    <w:rsid w:val="001B0193"/>
    <w:rsid w:val="001B0251"/>
    <w:rsid w:val="001B029D"/>
    <w:rsid w:val="001B0484"/>
    <w:rsid w:val="001B058C"/>
    <w:rsid w:val="001B06AF"/>
    <w:rsid w:val="001B0764"/>
    <w:rsid w:val="001B0AB7"/>
    <w:rsid w:val="001B0BF8"/>
    <w:rsid w:val="001B0E78"/>
    <w:rsid w:val="001B0EB8"/>
    <w:rsid w:val="001B113B"/>
    <w:rsid w:val="001B12CC"/>
    <w:rsid w:val="001B136C"/>
    <w:rsid w:val="001B1565"/>
    <w:rsid w:val="001B158B"/>
    <w:rsid w:val="001B17A5"/>
    <w:rsid w:val="001B1937"/>
    <w:rsid w:val="001B19F5"/>
    <w:rsid w:val="001B1CDC"/>
    <w:rsid w:val="001B1D40"/>
    <w:rsid w:val="001B1DBB"/>
    <w:rsid w:val="001B1F3B"/>
    <w:rsid w:val="001B2099"/>
    <w:rsid w:val="001B23D5"/>
    <w:rsid w:val="001B2546"/>
    <w:rsid w:val="001B2613"/>
    <w:rsid w:val="001B28A9"/>
    <w:rsid w:val="001B2993"/>
    <w:rsid w:val="001B29C3"/>
    <w:rsid w:val="001B2ABA"/>
    <w:rsid w:val="001B2C06"/>
    <w:rsid w:val="001B2C18"/>
    <w:rsid w:val="001B2E48"/>
    <w:rsid w:val="001B30E9"/>
    <w:rsid w:val="001B3215"/>
    <w:rsid w:val="001B3271"/>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2A"/>
    <w:rsid w:val="001B4371"/>
    <w:rsid w:val="001B43F1"/>
    <w:rsid w:val="001B4452"/>
    <w:rsid w:val="001B44FD"/>
    <w:rsid w:val="001B46D6"/>
    <w:rsid w:val="001B4708"/>
    <w:rsid w:val="001B47A3"/>
    <w:rsid w:val="001B4E03"/>
    <w:rsid w:val="001B4F67"/>
    <w:rsid w:val="001B5067"/>
    <w:rsid w:val="001B510D"/>
    <w:rsid w:val="001B5332"/>
    <w:rsid w:val="001B538A"/>
    <w:rsid w:val="001B54E9"/>
    <w:rsid w:val="001B55DE"/>
    <w:rsid w:val="001B58F4"/>
    <w:rsid w:val="001B5B42"/>
    <w:rsid w:val="001B5DDF"/>
    <w:rsid w:val="001B61EA"/>
    <w:rsid w:val="001B62DD"/>
    <w:rsid w:val="001B6740"/>
    <w:rsid w:val="001B68BE"/>
    <w:rsid w:val="001B6A15"/>
    <w:rsid w:val="001B6C7A"/>
    <w:rsid w:val="001B6D7A"/>
    <w:rsid w:val="001B6EC7"/>
    <w:rsid w:val="001B7038"/>
    <w:rsid w:val="001B7066"/>
    <w:rsid w:val="001B70CF"/>
    <w:rsid w:val="001B748B"/>
    <w:rsid w:val="001B7614"/>
    <w:rsid w:val="001B76F6"/>
    <w:rsid w:val="001B78C9"/>
    <w:rsid w:val="001B7905"/>
    <w:rsid w:val="001B7979"/>
    <w:rsid w:val="001B7A29"/>
    <w:rsid w:val="001B7A35"/>
    <w:rsid w:val="001B7C2B"/>
    <w:rsid w:val="001B7E90"/>
    <w:rsid w:val="001B7FA0"/>
    <w:rsid w:val="001C0085"/>
    <w:rsid w:val="001C0089"/>
    <w:rsid w:val="001C0123"/>
    <w:rsid w:val="001C02C2"/>
    <w:rsid w:val="001C04EC"/>
    <w:rsid w:val="001C063F"/>
    <w:rsid w:val="001C06AF"/>
    <w:rsid w:val="001C079B"/>
    <w:rsid w:val="001C0874"/>
    <w:rsid w:val="001C0883"/>
    <w:rsid w:val="001C09B6"/>
    <w:rsid w:val="001C09BB"/>
    <w:rsid w:val="001C0A6A"/>
    <w:rsid w:val="001C0A95"/>
    <w:rsid w:val="001C0B90"/>
    <w:rsid w:val="001C12A0"/>
    <w:rsid w:val="001C15D9"/>
    <w:rsid w:val="001C16A9"/>
    <w:rsid w:val="001C1729"/>
    <w:rsid w:val="001C17B8"/>
    <w:rsid w:val="001C19EB"/>
    <w:rsid w:val="001C1AD3"/>
    <w:rsid w:val="001C1B69"/>
    <w:rsid w:val="001C1BC7"/>
    <w:rsid w:val="001C1DD5"/>
    <w:rsid w:val="001C1E53"/>
    <w:rsid w:val="001C211D"/>
    <w:rsid w:val="001C22AC"/>
    <w:rsid w:val="001C2606"/>
    <w:rsid w:val="001C27E6"/>
    <w:rsid w:val="001C2865"/>
    <w:rsid w:val="001C2A8B"/>
    <w:rsid w:val="001C2D5E"/>
    <w:rsid w:val="001C2D79"/>
    <w:rsid w:val="001C300C"/>
    <w:rsid w:val="001C312D"/>
    <w:rsid w:val="001C3434"/>
    <w:rsid w:val="001C3474"/>
    <w:rsid w:val="001C3506"/>
    <w:rsid w:val="001C3959"/>
    <w:rsid w:val="001C39E9"/>
    <w:rsid w:val="001C3ACC"/>
    <w:rsid w:val="001C3CA5"/>
    <w:rsid w:val="001C3D59"/>
    <w:rsid w:val="001C3DC6"/>
    <w:rsid w:val="001C3E02"/>
    <w:rsid w:val="001C3E10"/>
    <w:rsid w:val="001C3FC6"/>
    <w:rsid w:val="001C4446"/>
    <w:rsid w:val="001C44D7"/>
    <w:rsid w:val="001C4640"/>
    <w:rsid w:val="001C499B"/>
    <w:rsid w:val="001C49DF"/>
    <w:rsid w:val="001C4A39"/>
    <w:rsid w:val="001C4BAC"/>
    <w:rsid w:val="001C4C67"/>
    <w:rsid w:val="001C4D3A"/>
    <w:rsid w:val="001C4F5F"/>
    <w:rsid w:val="001C5305"/>
    <w:rsid w:val="001C531A"/>
    <w:rsid w:val="001C54B8"/>
    <w:rsid w:val="001C553B"/>
    <w:rsid w:val="001C5710"/>
    <w:rsid w:val="001C589B"/>
    <w:rsid w:val="001C58A6"/>
    <w:rsid w:val="001C5BC8"/>
    <w:rsid w:val="001C5C2A"/>
    <w:rsid w:val="001C5DBB"/>
    <w:rsid w:val="001C5EE9"/>
    <w:rsid w:val="001C5F86"/>
    <w:rsid w:val="001C5F88"/>
    <w:rsid w:val="001C6029"/>
    <w:rsid w:val="001C6182"/>
    <w:rsid w:val="001C619C"/>
    <w:rsid w:val="001C6269"/>
    <w:rsid w:val="001C62F5"/>
    <w:rsid w:val="001C6432"/>
    <w:rsid w:val="001C645C"/>
    <w:rsid w:val="001C647C"/>
    <w:rsid w:val="001C6488"/>
    <w:rsid w:val="001C66D2"/>
    <w:rsid w:val="001C6708"/>
    <w:rsid w:val="001C6722"/>
    <w:rsid w:val="001C6741"/>
    <w:rsid w:val="001C67DA"/>
    <w:rsid w:val="001C6F12"/>
    <w:rsid w:val="001C7378"/>
    <w:rsid w:val="001C73D3"/>
    <w:rsid w:val="001C7588"/>
    <w:rsid w:val="001C75E4"/>
    <w:rsid w:val="001C760E"/>
    <w:rsid w:val="001C76F9"/>
    <w:rsid w:val="001C7736"/>
    <w:rsid w:val="001C78F7"/>
    <w:rsid w:val="001C7AED"/>
    <w:rsid w:val="001C7B0C"/>
    <w:rsid w:val="001C7CC5"/>
    <w:rsid w:val="001C7D0B"/>
    <w:rsid w:val="001C7DF1"/>
    <w:rsid w:val="001C7F47"/>
    <w:rsid w:val="001D006C"/>
    <w:rsid w:val="001D0300"/>
    <w:rsid w:val="001D042F"/>
    <w:rsid w:val="001D056C"/>
    <w:rsid w:val="001D0578"/>
    <w:rsid w:val="001D0593"/>
    <w:rsid w:val="001D0D47"/>
    <w:rsid w:val="001D0D95"/>
    <w:rsid w:val="001D0E20"/>
    <w:rsid w:val="001D1258"/>
    <w:rsid w:val="001D148A"/>
    <w:rsid w:val="001D18D4"/>
    <w:rsid w:val="001D19F8"/>
    <w:rsid w:val="001D1A14"/>
    <w:rsid w:val="001D1BE8"/>
    <w:rsid w:val="001D1BF0"/>
    <w:rsid w:val="001D1CFF"/>
    <w:rsid w:val="001D1EEB"/>
    <w:rsid w:val="001D216E"/>
    <w:rsid w:val="001D21B0"/>
    <w:rsid w:val="001D25B8"/>
    <w:rsid w:val="001D27B7"/>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0B"/>
    <w:rsid w:val="001D4969"/>
    <w:rsid w:val="001D4AF0"/>
    <w:rsid w:val="001D4B1F"/>
    <w:rsid w:val="001D4B96"/>
    <w:rsid w:val="001D4C72"/>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34"/>
    <w:rsid w:val="001D57BC"/>
    <w:rsid w:val="001D57E2"/>
    <w:rsid w:val="001D5A98"/>
    <w:rsid w:val="001D5C9E"/>
    <w:rsid w:val="001D5D4A"/>
    <w:rsid w:val="001D5F79"/>
    <w:rsid w:val="001D5FD3"/>
    <w:rsid w:val="001D6056"/>
    <w:rsid w:val="001D6080"/>
    <w:rsid w:val="001D63D6"/>
    <w:rsid w:val="001D64AE"/>
    <w:rsid w:val="001D64D3"/>
    <w:rsid w:val="001D686D"/>
    <w:rsid w:val="001D6E61"/>
    <w:rsid w:val="001D6EE7"/>
    <w:rsid w:val="001D6F10"/>
    <w:rsid w:val="001D6F30"/>
    <w:rsid w:val="001D6FB4"/>
    <w:rsid w:val="001D7170"/>
    <w:rsid w:val="001D7260"/>
    <w:rsid w:val="001D72F3"/>
    <w:rsid w:val="001D7561"/>
    <w:rsid w:val="001D7816"/>
    <w:rsid w:val="001D7898"/>
    <w:rsid w:val="001D7ADE"/>
    <w:rsid w:val="001D7B58"/>
    <w:rsid w:val="001D7B96"/>
    <w:rsid w:val="001D7F91"/>
    <w:rsid w:val="001D7FE2"/>
    <w:rsid w:val="001E00D4"/>
    <w:rsid w:val="001E0154"/>
    <w:rsid w:val="001E021D"/>
    <w:rsid w:val="001E02BA"/>
    <w:rsid w:val="001E054C"/>
    <w:rsid w:val="001E061F"/>
    <w:rsid w:val="001E0767"/>
    <w:rsid w:val="001E08D7"/>
    <w:rsid w:val="001E08EE"/>
    <w:rsid w:val="001E098F"/>
    <w:rsid w:val="001E09F4"/>
    <w:rsid w:val="001E0A73"/>
    <w:rsid w:val="001E0F8B"/>
    <w:rsid w:val="001E0FAF"/>
    <w:rsid w:val="001E111F"/>
    <w:rsid w:val="001E1284"/>
    <w:rsid w:val="001E12D4"/>
    <w:rsid w:val="001E12DC"/>
    <w:rsid w:val="001E12DF"/>
    <w:rsid w:val="001E12F4"/>
    <w:rsid w:val="001E1524"/>
    <w:rsid w:val="001E167D"/>
    <w:rsid w:val="001E16D8"/>
    <w:rsid w:val="001E1710"/>
    <w:rsid w:val="001E1A1E"/>
    <w:rsid w:val="001E1CC1"/>
    <w:rsid w:val="001E1D3C"/>
    <w:rsid w:val="001E1DDA"/>
    <w:rsid w:val="001E1E42"/>
    <w:rsid w:val="001E1F0A"/>
    <w:rsid w:val="001E1F63"/>
    <w:rsid w:val="001E206B"/>
    <w:rsid w:val="001E20B2"/>
    <w:rsid w:val="001E220A"/>
    <w:rsid w:val="001E2235"/>
    <w:rsid w:val="001E23EA"/>
    <w:rsid w:val="001E251E"/>
    <w:rsid w:val="001E266E"/>
    <w:rsid w:val="001E29CD"/>
    <w:rsid w:val="001E2D72"/>
    <w:rsid w:val="001E2EEF"/>
    <w:rsid w:val="001E3001"/>
    <w:rsid w:val="001E30C9"/>
    <w:rsid w:val="001E3188"/>
    <w:rsid w:val="001E31D1"/>
    <w:rsid w:val="001E3219"/>
    <w:rsid w:val="001E327A"/>
    <w:rsid w:val="001E32BE"/>
    <w:rsid w:val="001E36C2"/>
    <w:rsid w:val="001E3A45"/>
    <w:rsid w:val="001E3B0A"/>
    <w:rsid w:val="001E3F4E"/>
    <w:rsid w:val="001E3FE1"/>
    <w:rsid w:val="001E4025"/>
    <w:rsid w:val="001E420B"/>
    <w:rsid w:val="001E4457"/>
    <w:rsid w:val="001E4648"/>
    <w:rsid w:val="001E4704"/>
    <w:rsid w:val="001E48CC"/>
    <w:rsid w:val="001E4B33"/>
    <w:rsid w:val="001E5083"/>
    <w:rsid w:val="001E52A7"/>
    <w:rsid w:val="001E531C"/>
    <w:rsid w:val="001E5390"/>
    <w:rsid w:val="001E53E2"/>
    <w:rsid w:val="001E5689"/>
    <w:rsid w:val="001E5693"/>
    <w:rsid w:val="001E5954"/>
    <w:rsid w:val="001E5994"/>
    <w:rsid w:val="001E5BB2"/>
    <w:rsid w:val="001E5BD5"/>
    <w:rsid w:val="001E5D1F"/>
    <w:rsid w:val="001E5F64"/>
    <w:rsid w:val="001E613A"/>
    <w:rsid w:val="001E6186"/>
    <w:rsid w:val="001E6199"/>
    <w:rsid w:val="001E6313"/>
    <w:rsid w:val="001E64FE"/>
    <w:rsid w:val="001E65EA"/>
    <w:rsid w:val="001E6A06"/>
    <w:rsid w:val="001E6A87"/>
    <w:rsid w:val="001E6A92"/>
    <w:rsid w:val="001E6BDA"/>
    <w:rsid w:val="001E6C1B"/>
    <w:rsid w:val="001E6DE5"/>
    <w:rsid w:val="001E7173"/>
    <w:rsid w:val="001E719A"/>
    <w:rsid w:val="001E71F0"/>
    <w:rsid w:val="001E750C"/>
    <w:rsid w:val="001E7973"/>
    <w:rsid w:val="001E7A4C"/>
    <w:rsid w:val="001E7A8F"/>
    <w:rsid w:val="001E7B7F"/>
    <w:rsid w:val="001E7BEB"/>
    <w:rsid w:val="001E7D26"/>
    <w:rsid w:val="001F014C"/>
    <w:rsid w:val="001F020C"/>
    <w:rsid w:val="001F033D"/>
    <w:rsid w:val="001F045E"/>
    <w:rsid w:val="001F053B"/>
    <w:rsid w:val="001F0546"/>
    <w:rsid w:val="001F05EB"/>
    <w:rsid w:val="001F05EE"/>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072"/>
    <w:rsid w:val="001F41F4"/>
    <w:rsid w:val="001F4210"/>
    <w:rsid w:val="001F42DA"/>
    <w:rsid w:val="001F4571"/>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E73"/>
    <w:rsid w:val="001F5ECD"/>
    <w:rsid w:val="001F5ED8"/>
    <w:rsid w:val="001F5EE0"/>
    <w:rsid w:val="001F5F10"/>
    <w:rsid w:val="001F5F71"/>
    <w:rsid w:val="001F60B5"/>
    <w:rsid w:val="001F6292"/>
    <w:rsid w:val="001F62C6"/>
    <w:rsid w:val="001F644E"/>
    <w:rsid w:val="001F6558"/>
    <w:rsid w:val="001F662A"/>
    <w:rsid w:val="001F6979"/>
    <w:rsid w:val="001F6B31"/>
    <w:rsid w:val="001F6BE2"/>
    <w:rsid w:val="001F6D11"/>
    <w:rsid w:val="001F6E45"/>
    <w:rsid w:val="001F6EE9"/>
    <w:rsid w:val="001F70EA"/>
    <w:rsid w:val="001F7291"/>
    <w:rsid w:val="001F7317"/>
    <w:rsid w:val="001F73EB"/>
    <w:rsid w:val="001F7408"/>
    <w:rsid w:val="001F7647"/>
    <w:rsid w:val="001F77A1"/>
    <w:rsid w:val="001F78E8"/>
    <w:rsid w:val="001F798D"/>
    <w:rsid w:val="001F7BB8"/>
    <w:rsid w:val="001F7DD6"/>
    <w:rsid w:val="00200094"/>
    <w:rsid w:val="002000F1"/>
    <w:rsid w:val="002000F2"/>
    <w:rsid w:val="002000FC"/>
    <w:rsid w:val="002001B9"/>
    <w:rsid w:val="0020087C"/>
    <w:rsid w:val="0020087E"/>
    <w:rsid w:val="00200913"/>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CA0"/>
    <w:rsid w:val="00201DEC"/>
    <w:rsid w:val="00201EB9"/>
    <w:rsid w:val="00201F3F"/>
    <w:rsid w:val="00202285"/>
    <w:rsid w:val="002022D6"/>
    <w:rsid w:val="0020233D"/>
    <w:rsid w:val="00202492"/>
    <w:rsid w:val="002024B8"/>
    <w:rsid w:val="002024E6"/>
    <w:rsid w:val="002025CC"/>
    <w:rsid w:val="0020277A"/>
    <w:rsid w:val="00202883"/>
    <w:rsid w:val="002028D0"/>
    <w:rsid w:val="0020292E"/>
    <w:rsid w:val="00202D2E"/>
    <w:rsid w:val="00202D71"/>
    <w:rsid w:val="00203069"/>
    <w:rsid w:val="00203159"/>
    <w:rsid w:val="0020358B"/>
    <w:rsid w:val="00203668"/>
    <w:rsid w:val="002036D4"/>
    <w:rsid w:val="00203835"/>
    <w:rsid w:val="00203883"/>
    <w:rsid w:val="002038D3"/>
    <w:rsid w:val="0020391B"/>
    <w:rsid w:val="00203A6E"/>
    <w:rsid w:val="00203BB9"/>
    <w:rsid w:val="00203C48"/>
    <w:rsid w:val="00203E07"/>
    <w:rsid w:val="00203F00"/>
    <w:rsid w:val="00203F5C"/>
    <w:rsid w:val="00204016"/>
    <w:rsid w:val="00204099"/>
    <w:rsid w:val="0020416B"/>
    <w:rsid w:val="00204269"/>
    <w:rsid w:val="00204371"/>
    <w:rsid w:val="002043CE"/>
    <w:rsid w:val="002047DE"/>
    <w:rsid w:val="00204981"/>
    <w:rsid w:val="002049AE"/>
    <w:rsid w:val="00204A04"/>
    <w:rsid w:val="00204A5A"/>
    <w:rsid w:val="00204B2A"/>
    <w:rsid w:val="00204C12"/>
    <w:rsid w:val="00204F32"/>
    <w:rsid w:val="0020523A"/>
    <w:rsid w:val="002055D5"/>
    <w:rsid w:val="00205635"/>
    <w:rsid w:val="00205878"/>
    <w:rsid w:val="002059A3"/>
    <w:rsid w:val="00205A71"/>
    <w:rsid w:val="00205AB2"/>
    <w:rsid w:val="00205C86"/>
    <w:rsid w:val="00205CB2"/>
    <w:rsid w:val="00205D98"/>
    <w:rsid w:val="00205DA5"/>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6AC"/>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34"/>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0FFB"/>
    <w:rsid w:val="00211042"/>
    <w:rsid w:val="002110E0"/>
    <w:rsid w:val="00211345"/>
    <w:rsid w:val="002113F2"/>
    <w:rsid w:val="002114FA"/>
    <w:rsid w:val="00211AF1"/>
    <w:rsid w:val="00211D31"/>
    <w:rsid w:val="00211DD9"/>
    <w:rsid w:val="002120D3"/>
    <w:rsid w:val="002121C0"/>
    <w:rsid w:val="00212305"/>
    <w:rsid w:val="00212358"/>
    <w:rsid w:val="0021254B"/>
    <w:rsid w:val="00212782"/>
    <w:rsid w:val="00212816"/>
    <w:rsid w:val="00212A8F"/>
    <w:rsid w:val="00212B33"/>
    <w:rsid w:val="00212E14"/>
    <w:rsid w:val="002130A9"/>
    <w:rsid w:val="002130BD"/>
    <w:rsid w:val="00213169"/>
    <w:rsid w:val="00213494"/>
    <w:rsid w:val="0021371D"/>
    <w:rsid w:val="00213851"/>
    <w:rsid w:val="002138A9"/>
    <w:rsid w:val="00213A25"/>
    <w:rsid w:val="00213DC5"/>
    <w:rsid w:val="00213DCB"/>
    <w:rsid w:val="00213FB7"/>
    <w:rsid w:val="00214118"/>
    <w:rsid w:val="0021413D"/>
    <w:rsid w:val="00214249"/>
    <w:rsid w:val="00214298"/>
    <w:rsid w:val="0021435F"/>
    <w:rsid w:val="002144D4"/>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844"/>
    <w:rsid w:val="00216B17"/>
    <w:rsid w:val="00216BBF"/>
    <w:rsid w:val="00216C25"/>
    <w:rsid w:val="00216C53"/>
    <w:rsid w:val="00216CCA"/>
    <w:rsid w:val="00216D0D"/>
    <w:rsid w:val="00216DA0"/>
    <w:rsid w:val="00216ECF"/>
    <w:rsid w:val="00216F6B"/>
    <w:rsid w:val="00217135"/>
    <w:rsid w:val="00217381"/>
    <w:rsid w:val="00217685"/>
    <w:rsid w:val="0021777A"/>
    <w:rsid w:val="002178E4"/>
    <w:rsid w:val="0021797D"/>
    <w:rsid w:val="00217C32"/>
    <w:rsid w:val="00217C3A"/>
    <w:rsid w:val="00217CE8"/>
    <w:rsid w:val="00217DDE"/>
    <w:rsid w:val="00217F66"/>
    <w:rsid w:val="0022003A"/>
    <w:rsid w:val="002201F0"/>
    <w:rsid w:val="002202EC"/>
    <w:rsid w:val="00220441"/>
    <w:rsid w:val="002204ED"/>
    <w:rsid w:val="0022073E"/>
    <w:rsid w:val="002208BE"/>
    <w:rsid w:val="0022091D"/>
    <w:rsid w:val="002209AC"/>
    <w:rsid w:val="002209D4"/>
    <w:rsid w:val="00220A5F"/>
    <w:rsid w:val="00220B2B"/>
    <w:rsid w:val="00220E92"/>
    <w:rsid w:val="00221022"/>
    <w:rsid w:val="00221127"/>
    <w:rsid w:val="0022135D"/>
    <w:rsid w:val="00221989"/>
    <w:rsid w:val="00221A25"/>
    <w:rsid w:val="00221AD1"/>
    <w:rsid w:val="00221B3B"/>
    <w:rsid w:val="00221CF2"/>
    <w:rsid w:val="00221EA5"/>
    <w:rsid w:val="00221F85"/>
    <w:rsid w:val="00222052"/>
    <w:rsid w:val="002221D4"/>
    <w:rsid w:val="002222A4"/>
    <w:rsid w:val="0022232E"/>
    <w:rsid w:val="00222336"/>
    <w:rsid w:val="0022290C"/>
    <w:rsid w:val="0022292A"/>
    <w:rsid w:val="00222964"/>
    <w:rsid w:val="002229FD"/>
    <w:rsid w:val="00222A09"/>
    <w:rsid w:val="00222AB8"/>
    <w:rsid w:val="00222B25"/>
    <w:rsid w:val="00222D1A"/>
    <w:rsid w:val="00222E94"/>
    <w:rsid w:val="00222FE7"/>
    <w:rsid w:val="002231AD"/>
    <w:rsid w:val="002232A8"/>
    <w:rsid w:val="002234BE"/>
    <w:rsid w:val="00223590"/>
    <w:rsid w:val="002235DF"/>
    <w:rsid w:val="00223833"/>
    <w:rsid w:val="002238E3"/>
    <w:rsid w:val="002239CC"/>
    <w:rsid w:val="00223ACD"/>
    <w:rsid w:val="00224226"/>
    <w:rsid w:val="00224449"/>
    <w:rsid w:val="0022474F"/>
    <w:rsid w:val="00224794"/>
    <w:rsid w:val="00224A38"/>
    <w:rsid w:val="00224A9B"/>
    <w:rsid w:val="00224C0B"/>
    <w:rsid w:val="00224D6D"/>
    <w:rsid w:val="00225154"/>
    <w:rsid w:val="002252F2"/>
    <w:rsid w:val="00225342"/>
    <w:rsid w:val="002254F6"/>
    <w:rsid w:val="00225643"/>
    <w:rsid w:val="00225B67"/>
    <w:rsid w:val="00225DC1"/>
    <w:rsid w:val="0022624C"/>
    <w:rsid w:val="002262A2"/>
    <w:rsid w:val="0022636D"/>
    <w:rsid w:val="00226467"/>
    <w:rsid w:val="0022657F"/>
    <w:rsid w:val="002269A7"/>
    <w:rsid w:val="00226A4A"/>
    <w:rsid w:val="00226A52"/>
    <w:rsid w:val="00226AA7"/>
    <w:rsid w:val="00226AE0"/>
    <w:rsid w:val="00226BD3"/>
    <w:rsid w:val="00226C2A"/>
    <w:rsid w:val="00226C3C"/>
    <w:rsid w:val="00226D75"/>
    <w:rsid w:val="00227246"/>
    <w:rsid w:val="0022735A"/>
    <w:rsid w:val="00227567"/>
    <w:rsid w:val="00227652"/>
    <w:rsid w:val="00227850"/>
    <w:rsid w:val="00227873"/>
    <w:rsid w:val="00227917"/>
    <w:rsid w:val="002279D2"/>
    <w:rsid w:val="00227A1E"/>
    <w:rsid w:val="00227B13"/>
    <w:rsid w:val="00227C20"/>
    <w:rsid w:val="00227D0D"/>
    <w:rsid w:val="00227F9E"/>
    <w:rsid w:val="00230040"/>
    <w:rsid w:val="002300C7"/>
    <w:rsid w:val="00230189"/>
    <w:rsid w:val="00230466"/>
    <w:rsid w:val="00230612"/>
    <w:rsid w:val="00230637"/>
    <w:rsid w:val="002306C6"/>
    <w:rsid w:val="002307C5"/>
    <w:rsid w:val="00230AD3"/>
    <w:rsid w:val="00230AF3"/>
    <w:rsid w:val="00230B62"/>
    <w:rsid w:val="00230B75"/>
    <w:rsid w:val="00230BB1"/>
    <w:rsid w:val="00230CC8"/>
    <w:rsid w:val="00230D64"/>
    <w:rsid w:val="002311E9"/>
    <w:rsid w:val="0023124C"/>
    <w:rsid w:val="0023148A"/>
    <w:rsid w:val="0023149B"/>
    <w:rsid w:val="002314EE"/>
    <w:rsid w:val="00231587"/>
    <w:rsid w:val="00231666"/>
    <w:rsid w:val="00231740"/>
    <w:rsid w:val="0023183F"/>
    <w:rsid w:val="0023187D"/>
    <w:rsid w:val="00231B71"/>
    <w:rsid w:val="00231D67"/>
    <w:rsid w:val="00231DD0"/>
    <w:rsid w:val="00231F2E"/>
    <w:rsid w:val="00232066"/>
    <w:rsid w:val="00232082"/>
    <w:rsid w:val="002320B5"/>
    <w:rsid w:val="00232149"/>
    <w:rsid w:val="00232191"/>
    <w:rsid w:val="0023220F"/>
    <w:rsid w:val="00232273"/>
    <w:rsid w:val="00232397"/>
    <w:rsid w:val="002324C6"/>
    <w:rsid w:val="0023259C"/>
    <w:rsid w:val="0023287C"/>
    <w:rsid w:val="00232907"/>
    <w:rsid w:val="002329B4"/>
    <w:rsid w:val="002329D3"/>
    <w:rsid w:val="00232A38"/>
    <w:rsid w:val="00232A87"/>
    <w:rsid w:val="00232BB4"/>
    <w:rsid w:val="00232E9D"/>
    <w:rsid w:val="00232F62"/>
    <w:rsid w:val="0023324F"/>
    <w:rsid w:val="002332F5"/>
    <w:rsid w:val="00233410"/>
    <w:rsid w:val="002337C0"/>
    <w:rsid w:val="00233A5F"/>
    <w:rsid w:val="00233D48"/>
    <w:rsid w:val="00233EE4"/>
    <w:rsid w:val="0023403A"/>
    <w:rsid w:val="00234129"/>
    <w:rsid w:val="0023435E"/>
    <w:rsid w:val="002344C8"/>
    <w:rsid w:val="002349C5"/>
    <w:rsid w:val="00234B73"/>
    <w:rsid w:val="00234D9D"/>
    <w:rsid w:val="00235025"/>
    <w:rsid w:val="00235080"/>
    <w:rsid w:val="002353C5"/>
    <w:rsid w:val="00235496"/>
    <w:rsid w:val="00235581"/>
    <w:rsid w:val="00235698"/>
    <w:rsid w:val="00235789"/>
    <w:rsid w:val="002358AB"/>
    <w:rsid w:val="00235D64"/>
    <w:rsid w:val="00235E1D"/>
    <w:rsid w:val="00235E3B"/>
    <w:rsid w:val="00235F14"/>
    <w:rsid w:val="00236106"/>
    <w:rsid w:val="00236426"/>
    <w:rsid w:val="00236561"/>
    <w:rsid w:val="00236575"/>
    <w:rsid w:val="00236731"/>
    <w:rsid w:val="00236773"/>
    <w:rsid w:val="00236829"/>
    <w:rsid w:val="00236933"/>
    <w:rsid w:val="00236AF5"/>
    <w:rsid w:val="00236DD4"/>
    <w:rsid w:val="00236F71"/>
    <w:rsid w:val="00236F88"/>
    <w:rsid w:val="002373FC"/>
    <w:rsid w:val="0023781D"/>
    <w:rsid w:val="002379D7"/>
    <w:rsid w:val="00237C6F"/>
    <w:rsid w:val="00237D22"/>
    <w:rsid w:val="00237D2B"/>
    <w:rsid w:val="00237F24"/>
    <w:rsid w:val="0024019A"/>
    <w:rsid w:val="0024029F"/>
    <w:rsid w:val="0024045B"/>
    <w:rsid w:val="00240487"/>
    <w:rsid w:val="00240956"/>
    <w:rsid w:val="00240A6C"/>
    <w:rsid w:val="00240AAA"/>
    <w:rsid w:val="00240AB3"/>
    <w:rsid w:val="00240B59"/>
    <w:rsid w:val="00240B7D"/>
    <w:rsid w:val="00240C63"/>
    <w:rsid w:val="00240C75"/>
    <w:rsid w:val="00240CB5"/>
    <w:rsid w:val="00240F65"/>
    <w:rsid w:val="00240F9D"/>
    <w:rsid w:val="00240FEC"/>
    <w:rsid w:val="00241002"/>
    <w:rsid w:val="0024103F"/>
    <w:rsid w:val="00241345"/>
    <w:rsid w:val="00241597"/>
    <w:rsid w:val="00241ADD"/>
    <w:rsid w:val="00241BC7"/>
    <w:rsid w:val="00241C7B"/>
    <w:rsid w:val="00241D3F"/>
    <w:rsid w:val="00241D6D"/>
    <w:rsid w:val="00241F22"/>
    <w:rsid w:val="00241FEC"/>
    <w:rsid w:val="002420C3"/>
    <w:rsid w:val="002421F2"/>
    <w:rsid w:val="002422D2"/>
    <w:rsid w:val="0024232B"/>
    <w:rsid w:val="00242464"/>
    <w:rsid w:val="00242566"/>
    <w:rsid w:val="002425C3"/>
    <w:rsid w:val="002425DE"/>
    <w:rsid w:val="0024284B"/>
    <w:rsid w:val="0024286B"/>
    <w:rsid w:val="00242B2A"/>
    <w:rsid w:val="00242CAE"/>
    <w:rsid w:val="00242DBC"/>
    <w:rsid w:val="0024330F"/>
    <w:rsid w:val="0024332F"/>
    <w:rsid w:val="0024334B"/>
    <w:rsid w:val="00243431"/>
    <w:rsid w:val="002435D5"/>
    <w:rsid w:val="0024363F"/>
    <w:rsid w:val="00243946"/>
    <w:rsid w:val="00243ACD"/>
    <w:rsid w:val="00243E16"/>
    <w:rsid w:val="00243E59"/>
    <w:rsid w:val="00243EA1"/>
    <w:rsid w:val="00243F40"/>
    <w:rsid w:val="00243F4A"/>
    <w:rsid w:val="002440D2"/>
    <w:rsid w:val="002442F9"/>
    <w:rsid w:val="0024445A"/>
    <w:rsid w:val="00244606"/>
    <w:rsid w:val="00244804"/>
    <w:rsid w:val="00244924"/>
    <w:rsid w:val="002449F4"/>
    <w:rsid w:val="00244CC9"/>
    <w:rsid w:val="00244F32"/>
    <w:rsid w:val="00244F6B"/>
    <w:rsid w:val="00244FF2"/>
    <w:rsid w:val="00245101"/>
    <w:rsid w:val="0024520E"/>
    <w:rsid w:val="0024530E"/>
    <w:rsid w:val="00245492"/>
    <w:rsid w:val="00245895"/>
    <w:rsid w:val="00245A41"/>
    <w:rsid w:val="00245B70"/>
    <w:rsid w:val="00245C56"/>
    <w:rsid w:val="00245D7D"/>
    <w:rsid w:val="00245E39"/>
    <w:rsid w:val="00245E83"/>
    <w:rsid w:val="00245FBA"/>
    <w:rsid w:val="00245FDB"/>
    <w:rsid w:val="00246132"/>
    <w:rsid w:val="00246500"/>
    <w:rsid w:val="00246514"/>
    <w:rsid w:val="0024662B"/>
    <w:rsid w:val="0024662D"/>
    <w:rsid w:val="00246753"/>
    <w:rsid w:val="00246757"/>
    <w:rsid w:val="002468B3"/>
    <w:rsid w:val="002468E4"/>
    <w:rsid w:val="002468E9"/>
    <w:rsid w:val="00246A07"/>
    <w:rsid w:val="00246AC2"/>
    <w:rsid w:val="00246BEB"/>
    <w:rsid w:val="00246C4A"/>
    <w:rsid w:val="00246C52"/>
    <w:rsid w:val="00246E0F"/>
    <w:rsid w:val="00246EB6"/>
    <w:rsid w:val="002472F0"/>
    <w:rsid w:val="002474B4"/>
    <w:rsid w:val="002475A2"/>
    <w:rsid w:val="002475BE"/>
    <w:rsid w:val="00247660"/>
    <w:rsid w:val="002477BC"/>
    <w:rsid w:val="0024785A"/>
    <w:rsid w:val="00247899"/>
    <w:rsid w:val="00247B8F"/>
    <w:rsid w:val="00247BD2"/>
    <w:rsid w:val="00247C92"/>
    <w:rsid w:val="00247D77"/>
    <w:rsid w:val="00247DD1"/>
    <w:rsid w:val="00247DF6"/>
    <w:rsid w:val="002501ED"/>
    <w:rsid w:val="00250237"/>
    <w:rsid w:val="0025030D"/>
    <w:rsid w:val="00250563"/>
    <w:rsid w:val="00250582"/>
    <w:rsid w:val="0025067F"/>
    <w:rsid w:val="002506F5"/>
    <w:rsid w:val="002508C7"/>
    <w:rsid w:val="002508D9"/>
    <w:rsid w:val="00250935"/>
    <w:rsid w:val="00250A5F"/>
    <w:rsid w:val="00250C34"/>
    <w:rsid w:val="00250D9C"/>
    <w:rsid w:val="00251117"/>
    <w:rsid w:val="002512A9"/>
    <w:rsid w:val="002515AF"/>
    <w:rsid w:val="002515E8"/>
    <w:rsid w:val="002515EA"/>
    <w:rsid w:val="0025169E"/>
    <w:rsid w:val="00251723"/>
    <w:rsid w:val="00251728"/>
    <w:rsid w:val="00251760"/>
    <w:rsid w:val="00251843"/>
    <w:rsid w:val="00251929"/>
    <w:rsid w:val="00251A08"/>
    <w:rsid w:val="00251B7D"/>
    <w:rsid w:val="00251BF7"/>
    <w:rsid w:val="00251E3B"/>
    <w:rsid w:val="00251F5E"/>
    <w:rsid w:val="00251F78"/>
    <w:rsid w:val="0025204B"/>
    <w:rsid w:val="00252162"/>
    <w:rsid w:val="002521FB"/>
    <w:rsid w:val="002523DE"/>
    <w:rsid w:val="00252539"/>
    <w:rsid w:val="00252668"/>
    <w:rsid w:val="00252AEF"/>
    <w:rsid w:val="00252BC4"/>
    <w:rsid w:val="00252BD1"/>
    <w:rsid w:val="00252C2B"/>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3FAC"/>
    <w:rsid w:val="002540C4"/>
    <w:rsid w:val="0025420E"/>
    <w:rsid w:val="0025429A"/>
    <w:rsid w:val="00254313"/>
    <w:rsid w:val="0025431A"/>
    <w:rsid w:val="00254349"/>
    <w:rsid w:val="00254676"/>
    <w:rsid w:val="0025476C"/>
    <w:rsid w:val="002549DC"/>
    <w:rsid w:val="00254AE8"/>
    <w:rsid w:val="00254B04"/>
    <w:rsid w:val="00254C62"/>
    <w:rsid w:val="00254D05"/>
    <w:rsid w:val="002553DC"/>
    <w:rsid w:val="002554F7"/>
    <w:rsid w:val="0025562B"/>
    <w:rsid w:val="002557EA"/>
    <w:rsid w:val="00255928"/>
    <w:rsid w:val="00255986"/>
    <w:rsid w:val="00255C1B"/>
    <w:rsid w:val="00255C8A"/>
    <w:rsid w:val="00255DA7"/>
    <w:rsid w:val="00255E26"/>
    <w:rsid w:val="00255EDA"/>
    <w:rsid w:val="002561EB"/>
    <w:rsid w:val="0025625A"/>
    <w:rsid w:val="0025639A"/>
    <w:rsid w:val="002563E6"/>
    <w:rsid w:val="002568D7"/>
    <w:rsid w:val="00256A58"/>
    <w:rsid w:val="00256B22"/>
    <w:rsid w:val="00256BE4"/>
    <w:rsid w:val="00256D51"/>
    <w:rsid w:val="00256F02"/>
    <w:rsid w:val="00256F6D"/>
    <w:rsid w:val="00256F93"/>
    <w:rsid w:val="00257034"/>
    <w:rsid w:val="002571C8"/>
    <w:rsid w:val="002572F1"/>
    <w:rsid w:val="0025774E"/>
    <w:rsid w:val="00257919"/>
    <w:rsid w:val="00257A62"/>
    <w:rsid w:val="00257D2A"/>
    <w:rsid w:val="002600A8"/>
    <w:rsid w:val="00260139"/>
    <w:rsid w:val="00260156"/>
    <w:rsid w:val="002606A0"/>
    <w:rsid w:val="0026075E"/>
    <w:rsid w:val="00260762"/>
    <w:rsid w:val="002608BD"/>
    <w:rsid w:val="002608F0"/>
    <w:rsid w:val="00260935"/>
    <w:rsid w:val="00260BD1"/>
    <w:rsid w:val="00260DEF"/>
    <w:rsid w:val="00260E99"/>
    <w:rsid w:val="00260FAD"/>
    <w:rsid w:val="00261207"/>
    <w:rsid w:val="0026178A"/>
    <w:rsid w:val="002617F6"/>
    <w:rsid w:val="00261D05"/>
    <w:rsid w:val="00261DC1"/>
    <w:rsid w:val="00261DD9"/>
    <w:rsid w:val="00261F28"/>
    <w:rsid w:val="00261FCB"/>
    <w:rsid w:val="00262083"/>
    <w:rsid w:val="002620C7"/>
    <w:rsid w:val="00262170"/>
    <w:rsid w:val="00262354"/>
    <w:rsid w:val="002623AC"/>
    <w:rsid w:val="00262979"/>
    <w:rsid w:val="00262B9F"/>
    <w:rsid w:val="00262CB8"/>
    <w:rsid w:val="00262F2B"/>
    <w:rsid w:val="00263038"/>
    <w:rsid w:val="00263166"/>
    <w:rsid w:val="002631A9"/>
    <w:rsid w:val="002631DC"/>
    <w:rsid w:val="002633EA"/>
    <w:rsid w:val="00263627"/>
    <w:rsid w:val="0026382D"/>
    <w:rsid w:val="0026385F"/>
    <w:rsid w:val="00263909"/>
    <w:rsid w:val="00263B99"/>
    <w:rsid w:val="00263D58"/>
    <w:rsid w:val="00263DB2"/>
    <w:rsid w:val="00263DD9"/>
    <w:rsid w:val="00263E57"/>
    <w:rsid w:val="00263E8C"/>
    <w:rsid w:val="00263EFA"/>
    <w:rsid w:val="0026422D"/>
    <w:rsid w:val="00264256"/>
    <w:rsid w:val="002642F3"/>
    <w:rsid w:val="0026432F"/>
    <w:rsid w:val="0026455A"/>
    <w:rsid w:val="0026460B"/>
    <w:rsid w:val="0026468A"/>
    <w:rsid w:val="0026481A"/>
    <w:rsid w:val="002648FF"/>
    <w:rsid w:val="00264A9D"/>
    <w:rsid w:val="00264C28"/>
    <w:rsid w:val="00264CB7"/>
    <w:rsid w:val="00264CDE"/>
    <w:rsid w:val="00264F11"/>
    <w:rsid w:val="00265067"/>
    <w:rsid w:val="00265420"/>
    <w:rsid w:val="002654D9"/>
    <w:rsid w:val="002655DE"/>
    <w:rsid w:val="00265648"/>
    <w:rsid w:val="00265701"/>
    <w:rsid w:val="002657AA"/>
    <w:rsid w:val="00265A99"/>
    <w:rsid w:val="00265A9E"/>
    <w:rsid w:val="00265AEF"/>
    <w:rsid w:val="00265C5F"/>
    <w:rsid w:val="00265CB1"/>
    <w:rsid w:val="00265E9A"/>
    <w:rsid w:val="00265F0D"/>
    <w:rsid w:val="00266111"/>
    <w:rsid w:val="0026613D"/>
    <w:rsid w:val="002661E1"/>
    <w:rsid w:val="00266210"/>
    <w:rsid w:val="002664E3"/>
    <w:rsid w:val="002664FA"/>
    <w:rsid w:val="002666CC"/>
    <w:rsid w:val="00266830"/>
    <w:rsid w:val="00266867"/>
    <w:rsid w:val="002668F6"/>
    <w:rsid w:val="00266A69"/>
    <w:rsid w:val="00266B56"/>
    <w:rsid w:val="00266CDB"/>
    <w:rsid w:val="00266DA2"/>
    <w:rsid w:val="002670A4"/>
    <w:rsid w:val="0026713F"/>
    <w:rsid w:val="00267169"/>
    <w:rsid w:val="0026716C"/>
    <w:rsid w:val="002671F4"/>
    <w:rsid w:val="0026761C"/>
    <w:rsid w:val="00267791"/>
    <w:rsid w:val="00267AAF"/>
    <w:rsid w:val="00267DBF"/>
    <w:rsid w:val="00267E42"/>
    <w:rsid w:val="00267F04"/>
    <w:rsid w:val="002700FF"/>
    <w:rsid w:val="0027027E"/>
    <w:rsid w:val="0027053E"/>
    <w:rsid w:val="002706CC"/>
    <w:rsid w:val="00270722"/>
    <w:rsid w:val="002708D5"/>
    <w:rsid w:val="002708DA"/>
    <w:rsid w:val="002709A4"/>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6B"/>
    <w:rsid w:val="0027239B"/>
    <w:rsid w:val="002723CB"/>
    <w:rsid w:val="00272409"/>
    <w:rsid w:val="0027242C"/>
    <w:rsid w:val="00272474"/>
    <w:rsid w:val="0027257A"/>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B0A"/>
    <w:rsid w:val="00273B2D"/>
    <w:rsid w:val="00273CFB"/>
    <w:rsid w:val="00273D76"/>
    <w:rsid w:val="00273E3B"/>
    <w:rsid w:val="00273E66"/>
    <w:rsid w:val="00274172"/>
    <w:rsid w:val="00274326"/>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E7E"/>
    <w:rsid w:val="00275F3B"/>
    <w:rsid w:val="00276001"/>
    <w:rsid w:val="00276243"/>
    <w:rsid w:val="00276364"/>
    <w:rsid w:val="002764FB"/>
    <w:rsid w:val="00276517"/>
    <w:rsid w:val="00276660"/>
    <w:rsid w:val="002766C9"/>
    <w:rsid w:val="0027689C"/>
    <w:rsid w:val="002768E3"/>
    <w:rsid w:val="00276D96"/>
    <w:rsid w:val="0027711B"/>
    <w:rsid w:val="0027732F"/>
    <w:rsid w:val="00277512"/>
    <w:rsid w:val="002776BD"/>
    <w:rsid w:val="00277771"/>
    <w:rsid w:val="002777E4"/>
    <w:rsid w:val="00277C2F"/>
    <w:rsid w:val="00277E5A"/>
    <w:rsid w:val="00277E66"/>
    <w:rsid w:val="002801E2"/>
    <w:rsid w:val="00280362"/>
    <w:rsid w:val="00280364"/>
    <w:rsid w:val="0028038B"/>
    <w:rsid w:val="002804AE"/>
    <w:rsid w:val="002805F5"/>
    <w:rsid w:val="00280612"/>
    <w:rsid w:val="00280696"/>
    <w:rsid w:val="0028073A"/>
    <w:rsid w:val="00280960"/>
    <w:rsid w:val="00280A2C"/>
    <w:rsid w:val="00280B83"/>
    <w:rsid w:val="00280E31"/>
    <w:rsid w:val="00281222"/>
    <w:rsid w:val="00281453"/>
    <w:rsid w:val="00281480"/>
    <w:rsid w:val="00281537"/>
    <w:rsid w:val="002815B9"/>
    <w:rsid w:val="0028164E"/>
    <w:rsid w:val="0028168F"/>
    <w:rsid w:val="002817F3"/>
    <w:rsid w:val="00281A0F"/>
    <w:rsid w:val="00281ED6"/>
    <w:rsid w:val="0028225C"/>
    <w:rsid w:val="002825CE"/>
    <w:rsid w:val="002825EF"/>
    <w:rsid w:val="002826BD"/>
    <w:rsid w:val="00282709"/>
    <w:rsid w:val="00282A3B"/>
    <w:rsid w:val="00282B3C"/>
    <w:rsid w:val="00282D28"/>
    <w:rsid w:val="00282D38"/>
    <w:rsid w:val="00282DCC"/>
    <w:rsid w:val="00282DD0"/>
    <w:rsid w:val="00282EB8"/>
    <w:rsid w:val="00282FBC"/>
    <w:rsid w:val="00283137"/>
    <w:rsid w:val="00283165"/>
    <w:rsid w:val="002832E7"/>
    <w:rsid w:val="0028330B"/>
    <w:rsid w:val="0028348C"/>
    <w:rsid w:val="0028363C"/>
    <w:rsid w:val="00283852"/>
    <w:rsid w:val="0028393B"/>
    <w:rsid w:val="00283A8F"/>
    <w:rsid w:val="00283B20"/>
    <w:rsid w:val="00283C37"/>
    <w:rsid w:val="00283C39"/>
    <w:rsid w:val="00283D10"/>
    <w:rsid w:val="00283FFA"/>
    <w:rsid w:val="002841A6"/>
    <w:rsid w:val="00284293"/>
    <w:rsid w:val="00284AE9"/>
    <w:rsid w:val="00284B96"/>
    <w:rsid w:val="00284C7A"/>
    <w:rsid w:val="00284E7F"/>
    <w:rsid w:val="00284E89"/>
    <w:rsid w:val="0028520D"/>
    <w:rsid w:val="0028535D"/>
    <w:rsid w:val="00285365"/>
    <w:rsid w:val="002853BC"/>
    <w:rsid w:val="0028550D"/>
    <w:rsid w:val="00285520"/>
    <w:rsid w:val="00285894"/>
    <w:rsid w:val="00285A3F"/>
    <w:rsid w:val="00285CE5"/>
    <w:rsid w:val="00285D0D"/>
    <w:rsid w:val="00285E28"/>
    <w:rsid w:val="00286240"/>
    <w:rsid w:val="0028639F"/>
    <w:rsid w:val="002863A8"/>
    <w:rsid w:val="00286631"/>
    <w:rsid w:val="00286930"/>
    <w:rsid w:val="00286A05"/>
    <w:rsid w:val="00286AA0"/>
    <w:rsid w:val="00286F06"/>
    <w:rsid w:val="00286F76"/>
    <w:rsid w:val="00286FF0"/>
    <w:rsid w:val="00287198"/>
    <w:rsid w:val="00287232"/>
    <w:rsid w:val="00287283"/>
    <w:rsid w:val="00287376"/>
    <w:rsid w:val="00287433"/>
    <w:rsid w:val="002877DE"/>
    <w:rsid w:val="00287821"/>
    <w:rsid w:val="00287917"/>
    <w:rsid w:val="00287B2C"/>
    <w:rsid w:val="00287BD1"/>
    <w:rsid w:val="00287C28"/>
    <w:rsid w:val="00287C39"/>
    <w:rsid w:val="00287F92"/>
    <w:rsid w:val="00290254"/>
    <w:rsid w:val="00290339"/>
    <w:rsid w:val="002907A4"/>
    <w:rsid w:val="00290951"/>
    <w:rsid w:val="00290A06"/>
    <w:rsid w:val="00290C58"/>
    <w:rsid w:val="00290C75"/>
    <w:rsid w:val="00290C83"/>
    <w:rsid w:val="00290EC7"/>
    <w:rsid w:val="00291025"/>
    <w:rsid w:val="002911D1"/>
    <w:rsid w:val="002912A5"/>
    <w:rsid w:val="0029130D"/>
    <w:rsid w:val="0029142E"/>
    <w:rsid w:val="002914E3"/>
    <w:rsid w:val="002915DA"/>
    <w:rsid w:val="0029178F"/>
    <w:rsid w:val="00291A08"/>
    <w:rsid w:val="00291C45"/>
    <w:rsid w:val="002921E1"/>
    <w:rsid w:val="002923EC"/>
    <w:rsid w:val="002924BC"/>
    <w:rsid w:val="00292540"/>
    <w:rsid w:val="0029254D"/>
    <w:rsid w:val="002925F8"/>
    <w:rsid w:val="0029269D"/>
    <w:rsid w:val="0029279E"/>
    <w:rsid w:val="00292AF1"/>
    <w:rsid w:val="00292AFD"/>
    <w:rsid w:val="00292BE9"/>
    <w:rsid w:val="00292D26"/>
    <w:rsid w:val="00292EB0"/>
    <w:rsid w:val="00292EBF"/>
    <w:rsid w:val="00292ED1"/>
    <w:rsid w:val="00292FAB"/>
    <w:rsid w:val="00292FF9"/>
    <w:rsid w:val="002930D2"/>
    <w:rsid w:val="0029317F"/>
    <w:rsid w:val="002931DB"/>
    <w:rsid w:val="002932D5"/>
    <w:rsid w:val="00293504"/>
    <w:rsid w:val="00293556"/>
    <w:rsid w:val="00293569"/>
    <w:rsid w:val="0029387F"/>
    <w:rsid w:val="00293A93"/>
    <w:rsid w:val="00293A97"/>
    <w:rsid w:val="00293BBA"/>
    <w:rsid w:val="00293C49"/>
    <w:rsid w:val="002941DB"/>
    <w:rsid w:val="00294266"/>
    <w:rsid w:val="00294273"/>
    <w:rsid w:val="002944B3"/>
    <w:rsid w:val="002944CA"/>
    <w:rsid w:val="00294504"/>
    <w:rsid w:val="002946A4"/>
    <w:rsid w:val="00294722"/>
    <w:rsid w:val="00294AB1"/>
    <w:rsid w:val="00294AB6"/>
    <w:rsid w:val="00294AB9"/>
    <w:rsid w:val="00294B88"/>
    <w:rsid w:val="00294C8C"/>
    <w:rsid w:val="00294E77"/>
    <w:rsid w:val="00294E90"/>
    <w:rsid w:val="0029503E"/>
    <w:rsid w:val="00295226"/>
    <w:rsid w:val="0029527C"/>
    <w:rsid w:val="002953CE"/>
    <w:rsid w:val="002953D0"/>
    <w:rsid w:val="00295534"/>
    <w:rsid w:val="00295C87"/>
    <w:rsid w:val="00295C8A"/>
    <w:rsid w:val="00295D32"/>
    <w:rsid w:val="00295D97"/>
    <w:rsid w:val="00295E32"/>
    <w:rsid w:val="00295E65"/>
    <w:rsid w:val="00295F1C"/>
    <w:rsid w:val="00296013"/>
    <w:rsid w:val="002960D8"/>
    <w:rsid w:val="0029633B"/>
    <w:rsid w:val="00296735"/>
    <w:rsid w:val="00296758"/>
    <w:rsid w:val="0029677C"/>
    <w:rsid w:val="0029684C"/>
    <w:rsid w:val="002968D7"/>
    <w:rsid w:val="0029696C"/>
    <w:rsid w:val="00296972"/>
    <w:rsid w:val="00296976"/>
    <w:rsid w:val="00296999"/>
    <w:rsid w:val="00296B25"/>
    <w:rsid w:val="00296BC2"/>
    <w:rsid w:val="00296D39"/>
    <w:rsid w:val="00296D93"/>
    <w:rsid w:val="00296DAB"/>
    <w:rsid w:val="00296F94"/>
    <w:rsid w:val="00296FD8"/>
    <w:rsid w:val="002971F1"/>
    <w:rsid w:val="00297254"/>
    <w:rsid w:val="0029743A"/>
    <w:rsid w:val="00297499"/>
    <w:rsid w:val="002974AA"/>
    <w:rsid w:val="0029771B"/>
    <w:rsid w:val="002977A0"/>
    <w:rsid w:val="002978EC"/>
    <w:rsid w:val="00297E6E"/>
    <w:rsid w:val="00297EA9"/>
    <w:rsid w:val="00297F46"/>
    <w:rsid w:val="00297F7C"/>
    <w:rsid w:val="002A025C"/>
    <w:rsid w:val="002A0331"/>
    <w:rsid w:val="002A047F"/>
    <w:rsid w:val="002A0581"/>
    <w:rsid w:val="002A0588"/>
    <w:rsid w:val="002A05EF"/>
    <w:rsid w:val="002A064F"/>
    <w:rsid w:val="002A0724"/>
    <w:rsid w:val="002A0A62"/>
    <w:rsid w:val="002A0BB1"/>
    <w:rsid w:val="002A0E1A"/>
    <w:rsid w:val="002A0EA9"/>
    <w:rsid w:val="002A0F5F"/>
    <w:rsid w:val="002A1089"/>
    <w:rsid w:val="002A10D3"/>
    <w:rsid w:val="002A10D7"/>
    <w:rsid w:val="002A11FB"/>
    <w:rsid w:val="002A1411"/>
    <w:rsid w:val="002A17BB"/>
    <w:rsid w:val="002A1A0C"/>
    <w:rsid w:val="002A1A4B"/>
    <w:rsid w:val="002A1A57"/>
    <w:rsid w:val="002A1B97"/>
    <w:rsid w:val="002A1BB2"/>
    <w:rsid w:val="002A1C7D"/>
    <w:rsid w:val="002A1DA1"/>
    <w:rsid w:val="002A1E9D"/>
    <w:rsid w:val="002A1F20"/>
    <w:rsid w:val="002A1F8E"/>
    <w:rsid w:val="002A205B"/>
    <w:rsid w:val="002A20B1"/>
    <w:rsid w:val="002A20E5"/>
    <w:rsid w:val="002A2253"/>
    <w:rsid w:val="002A2716"/>
    <w:rsid w:val="002A29F3"/>
    <w:rsid w:val="002A2A27"/>
    <w:rsid w:val="002A2CB4"/>
    <w:rsid w:val="002A2D66"/>
    <w:rsid w:val="002A2D99"/>
    <w:rsid w:val="002A2EAD"/>
    <w:rsid w:val="002A2F93"/>
    <w:rsid w:val="002A2FB8"/>
    <w:rsid w:val="002A31FF"/>
    <w:rsid w:val="002A3668"/>
    <w:rsid w:val="002A3672"/>
    <w:rsid w:val="002A36DD"/>
    <w:rsid w:val="002A3771"/>
    <w:rsid w:val="002A37AD"/>
    <w:rsid w:val="002A37C5"/>
    <w:rsid w:val="002A383D"/>
    <w:rsid w:val="002A3A53"/>
    <w:rsid w:val="002A3A5F"/>
    <w:rsid w:val="002A3AFD"/>
    <w:rsid w:val="002A3B12"/>
    <w:rsid w:val="002A3DF7"/>
    <w:rsid w:val="002A3FB5"/>
    <w:rsid w:val="002A4102"/>
    <w:rsid w:val="002A431C"/>
    <w:rsid w:val="002A43B1"/>
    <w:rsid w:val="002A46C8"/>
    <w:rsid w:val="002A4787"/>
    <w:rsid w:val="002A47F3"/>
    <w:rsid w:val="002A4912"/>
    <w:rsid w:val="002A4918"/>
    <w:rsid w:val="002A4A62"/>
    <w:rsid w:val="002A4ABC"/>
    <w:rsid w:val="002A4B7D"/>
    <w:rsid w:val="002A4CD2"/>
    <w:rsid w:val="002A4D61"/>
    <w:rsid w:val="002A4DC6"/>
    <w:rsid w:val="002A4E20"/>
    <w:rsid w:val="002A4FAF"/>
    <w:rsid w:val="002A51BC"/>
    <w:rsid w:val="002A523D"/>
    <w:rsid w:val="002A5267"/>
    <w:rsid w:val="002A52C2"/>
    <w:rsid w:val="002A546D"/>
    <w:rsid w:val="002A5512"/>
    <w:rsid w:val="002A5513"/>
    <w:rsid w:val="002A557C"/>
    <w:rsid w:val="002A5623"/>
    <w:rsid w:val="002A58B8"/>
    <w:rsid w:val="002A592A"/>
    <w:rsid w:val="002A5BF4"/>
    <w:rsid w:val="002A5BFE"/>
    <w:rsid w:val="002A5C35"/>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3A"/>
    <w:rsid w:val="002A7E7D"/>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92"/>
    <w:rsid w:val="002B13E2"/>
    <w:rsid w:val="002B1588"/>
    <w:rsid w:val="002B168E"/>
    <w:rsid w:val="002B1AFA"/>
    <w:rsid w:val="002B1C7F"/>
    <w:rsid w:val="002B1D94"/>
    <w:rsid w:val="002B1F56"/>
    <w:rsid w:val="002B2157"/>
    <w:rsid w:val="002B21D6"/>
    <w:rsid w:val="002B2537"/>
    <w:rsid w:val="002B27FE"/>
    <w:rsid w:val="002B2A76"/>
    <w:rsid w:val="002B2C1D"/>
    <w:rsid w:val="002B2C92"/>
    <w:rsid w:val="002B2ED4"/>
    <w:rsid w:val="002B2F4E"/>
    <w:rsid w:val="002B2FAF"/>
    <w:rsid w:val="002B3081"/>
    <w:rsid w:val="002B315D"/>
    <w:rsid w:val="002B315E"/>
    <w:rsid w:val="002B318B"/>
    <w:rsid w:val="002B32BC"/>
    <w:rsid w:val="002B340B"/>
    <w:rsid w:val="002B3439"/>
    <w:rsid w:val="002B34AE"/>
    <w:rsid w:val="002B3797"/>
    <w:rsid w:val="002B3D90"/>
    <w:rsid w:val="002B3DFD"/>
    <w:rsid w:val="002B3EAD"/>
    <w:rsid w:val="002B3F57"/>
    <w:rsid w:val="002B3FC2"/>
    <w:rsid w:val="002B445A"/>
    <w:rsid w:val="002B453B"/>
    <w:rsid w:val="002B482A"/>
    <w:rsid w:val="002B484A"/>
    <w:rsid w:val="002B4924"/>
    <w:rsid w:val="002B4C39"/>
    <w:rsid w:val="002B4CCD"/>
    <w:rsid w:val="002B4CD6"/>
    <w:rsid w:val="002B503D"/>
    <w:rsid w:val="002B50A1"/>
    <w:rsid w:val="002B5320"/>
    <w:rsid w:val="002B54A6"/>
    <w:rsid w:val="002B5574"/>
    <w:rsid w:val="002B5747"/>
    <w:rsid w:val="002B582D"/>
    <w:rsid w:val="002B5879"/>
    <w:rsid w:val="002B5B05"/>
    <w:rsid w:val="002B601A"/>
    <w:rsid w:val="002B603D"/>
    <w:rsid w:val="002B6184"/>
    <w:rsid w:val="002B61F1"/>
    <w:rsid w:val="002B64FE"/>
    <w:rsid w:val="002B65CD"/>
    <w:rsid w:val="002B6752"/>
    <w:rsid w:val="002B68F7"/>
    <w:rsid w:val="002B694E"/>
    <w:rsid w:val="002B6A8C"/>
    <w:rsid w:val="002B6C46"/>
    <w:rsid w:val="002B6D31"/>
    <w:rsid w:val="002B6E12"/>
    <w:rsid w:val="002B6F3B"/>
    <w:rsid w:val="002B70A2"/>
    <w:rsid w:val="002B72FB"/>
    <w:rsid w:val="002B73BC"/>
    <w:rsid w:val="002B754D"/>
    <w:rsid w:val="002B7603"/>
    <w:rsid w:val="002B781D"/>
    <w:rsid w:val="002B7998"/>
    <w:rsid w:val="002B7D56"/>
    <w:rsid w:val="002C004D"/>
    <w:rsid w:val="002C03A1"/>
    <w:rsid w:val="002C0411"/>
    <w:rsid w:val="002C04C2"/>
    <w:rsid w:val="002C0601"/>
    <w:rsid w:val="002C07B2"/>
    <w:rsid w:val="002C0818"/>
    <w:rsid w:val="002C0BB0"/>
    <w:rsid w:val="002C0D11"/>
    <w:rsid w:val="002C144F"/>
    <w:rsid w:val="002C14A8"/>
    <w:rsid w:val="002C1579"/>
    <w:rsid w:val="002C175D"/>
    <w:rsid w:val="002C1B17"/>
    <w:rsid w:val="002C1D61"/>
    <w:rsid w:val="002C1EBC"/>
    <w:rsid w:val="002C1EF8"/>
    <w:rsid w:val="002C1EFA"/>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154"/>
    <w:rsid w:val="002C3226"/>
    <w:rsid w:val="002C32C8"/>
    <w:rsid w:val="002C35C5"/>
    <w:rsid w:val="002C3AE4"/>
    <w:rsid w:val="002C3B97"/>
    <w:rsid w:val="002C3C0E"/>
    <w:rsid w:val="002C3D6E"/>
    <w:rsid w:val="002C3D7E"/>
    <w:rsid w:val="002C3E89"/>
    <w:rsid w:val="002C42AA"/>
    <w:rsid w:val="002C43DB"/>
    <w:rsid w:val="002C44E6"/>
    <w:rsid w:val="002C4A67"/>
    <w:rsid w:val="002C4A88"/>
    <w:rsid w:val="002C4AF6"/>
    <w:rsid w:val="002C4B64"/>
    <w:rsid w:val="002C4BA2"/>
    <w:rsid w:val="002C4C29"/>
    <w:rsid w:val="002C5022"/>
    <w:rsid w:val="002C54AD"/>
    <w:rsid w:val="002C5533"/>
    <w:rsid w:val="002C55D3"/>
    <w:rsid w:val="002C55E9"/>
    <w:rsid w:val="002C5620"/>
    <w:rsid w:val="002C5A6B"/>
    <w:rsid w:val="002C5B74"/>
    <w:rsid w:val="002C61E0"/>
    <w:rsid w:val="002C640C"/>
    <w:rsid w:val="002C6422"/>
    <w:rsid w:val="002C6799"/>
    <w:rsid w:val="002C6CC5"/>
    <w:rsid w:val="002C6D3C"/>
    <w:rsid w:val="002C6D8E"/>
    <w:rsid w:val="002C6FB2"/>
    <w:rsid w:val="002C6FCB"/>
    <w:rsid w:val="002C7000"/>
    <w:rsid w:val="002C7404"/>
    <w:rsid w:val="002C7743"/>
    <w:rsid w:val="002C782F"/>
    <w:rsid w:val="002C7B03"/>
    <w:rsid w:val="002C7B0B"/>
    <w:rsid w:val="002C7B0D"/>
    <w:rsid w:val="002C7D46"/>
    <w:rsid w:val="002C7EBB"/>
    <w:rsid w:val="002D0010"/>
    <w:rsid w:val="002D001E"/>
    <w:rsid w:val="002D0115"/>
    <w:rsid w:val="002D0212"/>
    <w:rsid w:val="002D023A"/>
    <w:rsid w:val="002D0298"/>
    <w:rsid w:val="002D04BD"/>
    <w:rsid w:val="002D04DC"/>
    <w:rsid w:val="002D0657"/>
    <w:rsid w:val="002D0725"/>
    <w:rsid w:val="002D0820"/>
    <w:rsid w:val="002D08E6"/>
    <w:rsid w:val="002D09B3"/>
    <w:rsid w:val="002D0CF9"/>
    <w:rsid w:val="002D0DC0"/>
    <w:rsid w:val="002D0E08"/>
    <w:rsid w:val="002D0F10"/>
    <w:rsid w:val="002D1224"/>
    <w:rsid w:val="002D1258"/>
    <w:rsid w:val="002D12D7"/>
    <w:rsid w:val="002D13B7"/>
    <w:rsid w:val="002D16B1"/>
    <w:rsid w:val="002D16F4"/>
    <w:rsid w:val="002D188B"/>
    <w:rsid w:val="002D2290"/>
    <w:rsid w:val="002D2680"/>
    <w:rsid w:val="002D280E"/>
    <w:rsid w:val="002D29EE"/>
    <w:rsid w:val="002D2AFE"/>
    <w:rsid w:val="002D2B4E"/>
    <w:rsid w:val="002D2B96"/>
    <w:rsid w:val="002D2BDE"/>
    <w:rsid w:val="002D2DA9"/>
    <w:rsid w:val="002D2DD4"/>
    <w:rsid w:val="002D3022"/>
    <w:rsid w:val="002D34CE"/>
    <w:rsid w:val="002D35D6"/>
    <w:rsid w:val="002D3664"/>
    <w:rsid w:val="002D36E3"/>
    <w:rsid w:val="002D378C"/>
    <w:rsid w:val="002D38B7"/>
    <w:rsid w:val="002D3968"/>
    <w:rsid w:val="002D39DB"/>
    <w:rsid w:val="002D3D37"/>
    <w:rsid w:val="002D408F"/>
    <w:rsid w:val="002D425A"/>
    <w:rsid w:val="002D4314"/>
    <w:rsid w:val="002D435D"/>
    <w:rsid w:val="002D43D1"/>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363"/>
    <w:rsid w:val="002D5852"/>
    <w:rsid w:val="002D5945"/>
    <w:rsid w:val="002D5ACC"/>
    <w:rsid w:val="002D5C11"/>
    <w:rsid w:val="002D5C34"/>
    <w:rsid w:val="002D5D63"/>
    <w:rsid w:val="002D5DEA"/>
    <w:rsid w:val="002D60D0"/>
    <w:rsid w:val="002D6110"/>
    <w:rsid w:val="002D6127"/>
    <w:rsid w:val="002D61BE"/>
    <w:rsid w:val="002D61F0"/>
    <w:rsid w:val="002D64D9"/>
    <w:rsid w:val="002D6550"/>
    <w:rsid w:val="002D69DA"/>
    <w:rsid w:val="002D6C19"/>
    <w:rsid w:val="002D6D29"/>
    <w:rsid w:val="002D6D61"/>
    <w:rsid w:val="002D7194"/>
    <w:rsid w:val="002D7235"/>
    <w:rsid w:val="002D7395"/>
    <w:rsid w:val="002D73DE"/>
    <w:rsid w:val="002D74FC"/>
    <w:rsid w:val="002D7608"/>
    <w:rsid w:val="002D76E8"/>
    <w:rsid w:val="002D77C3"/>
    <w:rsid w:val="002D79F8"/>
    <w:rsid w:val="002D7D1D"/>
    <w:rsid w:val="002D7FE7"/>
    <w:rsid w:val="002E011E"/>
    <w:rsid w:val="002E0303"/>
    <w:rsid w:val="002E0614"/>
    <w:rsid w:val="002E0719"/>
    <w:rsid w:val="002E08E4"/>
    <w:rsid w:val="002E08F4"/>
    <w:rsid w:val="002E0CCD"/>
    <w:rsid w:val="002E0E03"/>
    <w:rsid w:val="002E0E94"/>
    <w:rsid w:val="002E0FB2"/>
    <w:rsid w:val="002E1436"/>
    <w:rsid w:val="002E15A5"/>
    <w:rsid w:val="002E15F9"/>
    <w:rsid w:val="002E16BC"/>
    <w:rsid w:val="002E1A37"/>
    <w:rsid w:val="002E1BA8"/>
    <w:rsid w:val="002E21C0"/>
    <w:rsid w:val="002E222E"/>
    <w:rsid w:val="002E2350"/>
    <w:rsid w:val="002E2453"/>
    <w:rsid w:val="002E25D2"/>
    <w:rsid w:val="002E2724"/>
    <w:rsid w:val="002E2738"/>
    <w:rsid w:val="002E2923"/>
    <w:rsid w:val="002E2A11"/>
    <w:rsid w:val="002E2A76"/>
    <w:rsid w:val="002E2C89"/>
    <w:rsid w:val="002E3058"/>
    <w:rsid w:val="002E306D"/>
    <w:rsid w:val="002E3653"/>
    <w:rsid w:val="002E3738"/>
    <w:rsid w:val="002E37BF"/>
    <w:rsid w:val="002E38B7"/>
    <w:rsid w:val="002E3918"/>
    <w:rsid w:val="002E3A2D"/>
    <w:rsid w:val="002E3AF7"/>
    <w:rsid w:val="002E3E06"/>
    <w:rsid w:val="002E3EFF"/>
    <w:rsid w:val="002E4122"/>
    <w:rsid w:val="002E4301"/>
    <w:rsid w:val="002E437F"/>
    <w:rsid w:val="002E45D1"/>
    <w:rsid w:val="002E46E4"/>
    <w:rsid w:val="002E474D"/>
    <w:rsid w:val="002E4881"/>
    <w:rsid w:val="002E489D"/>
    <w:rsid w:val="002E4AE4"/>
    <w:rsid w:val="002E4FDF"/>
    <w:rsid w:val="002E505E"/>
    <w:rsid w:val="002E50FB"/>
    <w:rsid w:val="002E5214"/>
    <w:rsid w:val="002E52AE"/>
    <w:rsid w:val="002E5338"/>
    <w:rsid w:val="002E5860"/>
    <w:rsid w:val="002E58E1"/>
    <w:rsid w:val="002E5BDD"/>
    <w:rsid w:val="002E5C56"/>
    <w:rsid w:val="002E5D86"/>
    <w:rsid w:val="002E5DD7"/>
    <w:rsid w:val="002E5EAD"/>
    <w:rsid w:val="002E6010"/>
    <w:rsid w:val="002E6406"/>
    <w:rsid w:val="002E64FC"/>
    <w:rsid w:val="002E6632"/>
    <w:rsid w:val="002E6809"/>
    <w:rsid w:val="002E6964"/>
    <w:rsid w:val="002E6BEE"/>
    <w:rsid w:val="002E6C9B"/>
    <w:rsid w:val="002E6D20"/>
    <w:rsid w:val="002E6D62"/>
    <w:rsid w:val="002E6E8A"/>
    <w:rsid w:val="002E6EF2"/>
    <w:rsid w:val="002E706F"/>
    <w:rsid w:val="002E70C0"/>
    <w:rsid w:val="002E79F7"/>
    <w:rsid w:val="002E7C18"/>
    <w:rsid w:val="002E7CD1"/>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E34"/>
    <w:rsid w:val="002F0EDC"/>
    <w:rsid w:val="002F0EE3"/>
    <w:rsid w:val="002F0F18"/>
    <w:rsid w:val="002F17AE"/>
    <w:rsid w:val="002F1BD1"/>
    <w:rsid w:val="002F1BD5"/>
    <w:rsid w:val="002F2789"/>
    <w:rsid w:val="002F28F2"/>
    <w:rsid w:val="002F292E"/>
    <w:rsid w:val="002F2AE0"/>
    <w:rsid w:val="002F2BCF"/>
    <w:rsid w:val="002F2CA7"/>
    <w:rsid w:val="002F2D85"/>
    <w:rsid w:val="002F3122"/>
    <w:rsid w:val="002F3199"/>
    <w:rsid w:val="002F31C4"/>
    <w:rsid w:val="002F322F"/>
    <w:rsid w:val="002F3283"/>
    <w:rsid w:val="002F33D2"/>
    <w:rsid w:val="002F3476"/>
    <w:rsid w:val="002F34E0"/>
    <w:rsid w:val="002F3B62"/>
    <w:rsid w:val="002F3F16"/>
    <w:rsid w:val="002F4134"/>
    <w:rsid w:val="002F413F"/>
    <w:rsid w:val="002F4212"/>
    <w:rsid w:val="002F4357"/>
    <w:rsid w:val="002F446A"/>
    <w:rsid w:val="002F44AD"/>
    <w:rsid w:val="002F44CC"/>
    <w:rsid w:val="002F45B1"/>
    <w:rsid w:val="002F45D3"/>
    <w:rsid w:val="002F4934"/>
    <w:rsid w:val="002F49E8"/>
    <w:rsid w:val="002F4A52"/>
    <w:rsid w:val="002F4A92"/>
    <w:rsid w:val="002F4BA9"/>
    <w:rsid w:val="002F4CF5"/>
    <w:rsid w:val="002F4E98"/>
    <w:rsid w:val="002F4FC5"/>
    <w:rsid w:val="002F5222"/>
    <w:rsid w:val="002F530C"/>
    <w:rsid w:val="002F5312"/>
    <w:rsid w:val="002F5422"/>
    <w:rsid w:val="002F554B"/>
    <w:rsid w:val="002F5634"/>
    <w:rsid w:val="002F565C"/>
    <w:rsid w:val="002F566C"/>
    <w:rsid w:val="002F5680"/>
    <w:rsid w:val="002F56D9"/>
    <w:rsid w:val="002F5809"/>
    <w:rsid w:val="002F581E"/>
    <w:rsid w:val="002F5874"/>
    <w:rsid w:val="002F5881"/>
    <w:rsid w:val="002F5A7F"/>
    <w:rsid w:val="002F5B12"/>
    <w:rsid w:val="002F5D83"/>
    <w:rsid w:val="002F5FD8"/>
    <w:rsid w:val="002F5FDA"/>
    <w:rsid w:val="002F6120"/>
    <w:rsid w:val="002F6326"/>
    <w:rsid w:val="002F63ED"/>
    <w:rsid w:val="002F6460"/>
    <w:rsid w:val="002F6795"/>
    <w:rsid w:val="002F6AC6"/>
    <w:rsid w:val="002F6B51"/>
    <w:rsid w:val="002F6BDA"/>
    <w:rsid w:val="002F6C18"/>
    <w:rsid w:val="002F700E"/>
    <w:rsid w:val="002F70C0"/>
    <w:rsid w:val="002F7267"/>
    <w:rsid w:val="002F72D1"/>
    <w:rsid w:val="002F72DE"/>
    <w:rsid w:val="002F7420"/>
    <w:rsid w:val="002F7435"/>
    <w:rsid w:val="002F7692"/>
    <w:rsid w:val="002F778E"/>
    <w:rsid w:val="002F7919"/>
    <w:rsid w:val="002F7B6D"/>
    <w:rsid w:val="002F7BCB"/>
    <w:rsid w:val="002F7D48"/>
    <w:rsid w:val="002F7EC5"/>
    <w:rsid w:val="002F7F1F"/>
    <w:rsid w:val="002F7F28"/>
    <w:rsid w:val="00300085"/>
    <w:rsid w:val="0030027C"/>
    <w:rsid w:val="003003AD"/>
    <w:rsid w:val="00300448"/>
    <w:rsid w:val="003005C3"/>
    <w:rsid w:val="00300779"/>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CD6"/>
    <w:rsid w:val="00301DA6"/>
    <w:rsid w:val="00301EE4"/>
    <w:rsid w:val="00301F7E"/>
    <w:rsid w:val="00302005"/>
    <w:rsid w:val="00302047"/>
    <w:rsid w:val="003024DE"/>
    <w:rsid w:val="0030255B"/>
    <w:rsid w:val="00302646"/>
    <w:rsid w:val="0030269B"/>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20E"/>
    <w:rsid w:val="00305568"/>
    <w:rsid w:val="00305A4E"/>
    <w:rsid w:val="00305B64"/>
    <w:rsid w:val="00305CCD"/>
    <w:rsid w:val="00305F50"/>
    <w:rsid w:val="0030615E"/>
    <w:rsid w:val="00306179"/>
    <w:rsid w:val="00306306"/>
    <w:rsid w:val="003065FB"/>
    <w:rsid w:val="003066DC"/>
    <w:rsid w:val="00306744"/>
    <w:rsid w:val="003067CA"/>
    <w:rsid w:val="003069F9"/>
    <w:rsid w:val="00306AF9"/>
    <w:rsid w:val="00306ED2"/>
    <w:rsid w:val="00306F89"/>
    <w:rsid w:val="00307439"/>
    <w:rsid w:val="0030749E"/>
    <w:rsid w:val="00307636"/>
    <w:rsid w:val="003076CD"/>
    <w:rsid w:val="0030788A"/>
    <w:rsid w:val="00307893"/>
    <w:rsid w:val="00307A86"/>
    <w:rsid w:val="00307B27"/>
    <w:rsid w:val="00307CAB"/>
    <w:rsid w:val="00307F28"/>
    <w:rsid w:val="00310196"/>
    <w:rsid w:val="003101DC"/>
    <w:rsid w:val="003103F4"/>
    <w:rsid w:val="00310439"/>
    <w:rsid w:val="0031049F"/>
    <w:rsid w:val="003105E7"/>
    <w:rsid w:val="0031087D"/>
    <w:rsid w:val="003108A1"/>
    <w:rsid w:val="00310925"/>
    <w:rsid w:val="00310978"/>
    <w:rsid w:val="00310CC6"/>
    <w:rsid w:val="00310F30"/>
    <w:rsid w:val="00311140"/>
    <w:rsid w:val="0031137F"/>
    <w:rsid w:val="00311406"/>
    <w:rsid w:val="003114DC"/>
    <w:rsid w:val="00311642"/>
    <w:rsid w:val="00311761"/>
    <w:rsid w:val="003117EC"/>
    <w:rsid w:val="0031180E"/>
    <w:rsid w:val="0031187E"/>
    <w:rsid w:val="003118B6"/>
    <w:rsid w:val="0031190E"/>
    <w:rsid w:val="00311941"/>
    <w:rsid w:val="00311ADC"/>
    <w:rsid w:val="00311CCF"/>
    <w:rsid w:val="00311E5A"/>
    <w:rsid w:val="00311F24"/>
    <w:rsid w:val="003121E0"/>
    <w:rsid w:val="003123BA"/>
    <w:rsid w:val="00312709"/>
    <w:rsid w:val="003127E1"/>
    <w:rsid w:val="0031290D"/>
    <w:rsid w:val="00312BD0"/>
    <w:rsid w:val="00312CE8"/>
    <w:rsid w:val="003130B6"/>
    <w:rsid w:val="0031318E"/>
    <w:rsid w:val="00313428"/>
    <w:rsid w:val="0031347A"/>
    <w:rsid w:val="003134F6"/>
    <w:rsid w:val="00313765"/>
    <w:rsid w:val="00313792"/>
    <w:rsid w:val="003137A0"/>
    <w:rsid w:val="003137DC"/>
    <w:rsid w:val="003137F9"/>
    <w:rsid w:val="0031382D"/>
    <w:rsid w:val="0031383D"/>
    <w:rsid w:val="00313B1D"/>
    <w:rsid w:val="00313BC1"/>
    <w:rsid w:val="00313C4F"/>
    <w:rsid w:val="00313CBA"/>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A5"/>
    <w:rsid w:val="00315408"/>
    <w:rsid w:val="00315549"/>
    <w:rsid w:val="00315952"/>
    <w:rsid w:val="0031599D"/>
    <w:rsid w:val="00315D47"/>
    <w:rsid w:val="00315E4B"/>
    <w:rsid w:val="00315EAF"/>
    <w:rsid w:val="00315F17"/>
    <w:rsid w:val="00315F32"/>
    <w:rsid w:val="00316064"/>
    <w:rsid w:val="003160F7"/>
    <w:rsid w:val="003161FF"/>
    <w:rsid w:val="00316347"/>
    <w:rsid w:val="003163B3"/>
    <w:rsid w:val="00316C3A"/>
    <w:rsid w:val="00316C58"/>
    <w:rsid w:val="00316CD2"/>
    <w:rsid w:val="00316E6E"/>
    <w:rsid w:val="00316E7A"/>
    <w:rsid w:val="00316EAE"/>
    <w:rsid w:val="00316ED9"/>
    <w:rsid w:val="00316FBB"/>
    <w:rsid w:val="00317050"/>
    <w:rsid w:val="003171AB"/>
    <w:rsid w:val="003174B7"/>
    <w:rsid w:val="00317548"/>
    <w:rsid w:val="00317625"/>
    <w:rsid w:val="0031767A"/>
    <w:rsid w:val="00317731"/>
    <w:rsid w:val="003177FF"/>
    <w:rsid w:val="00317994"/>
    <w:rsid w:val="00317C5E"/>
    <w:rsid w:val="00317D20"/>
    <w:rsid w:val="0032013F"/>
    <w:rsid w:val="0032018E"/>
    <w:rsid w:val="003201FC"/>
    <w:rsid w:val="0032059F"/>
    <w:rsid w:val="00320B1B"/>
    <w:rsid w:val="00320BA7"/>
    <w:rsid w:val="00320BDC"/>
    <w:rsid w:val="00320D4C"/>
    <w:rsid w:val="00320D63"/>
    <w:rsid w:val="00320DFB"/>
    <w:rsid w:val="00320F1B"/>
    <w:rsid w:val="00321240"/>
    <w:rsid w:val="003214EB"/>
    <w:rsid w:val="0032151E"/>
    <w:rsid w:val="00321524"/>
    <w:rsid w:val="0032168C"/>
    <w:rsid w:val="0032172E"/>
    <w:rsid w:val="00321822"/>
    <w:rsid w:val="00321B02"/>
    <w:rsid w:val="00321C32"/>
    <w:rsid w:val="00322098"/>
    <w:rsid w:val="00322388"/>
    <w:rsid w:val="003224B5"/>
    <w:rsid w:val="003228E9"/>
    <w:rsid w:val="00322AFC"/>
    <w:rsid w:val="00322BC3"/>
    <w:rsid w:val="00322C2B"/>
    <w:rsid w:val="00322E3B"/>
    <w:rsid w:val="00322F80"/>
    <w:rsid w:val="003232E3"/>
    <w:rsid w:val="003232F7"/>
    <w:rsid w:val="003238BA"/>
    <w:rsid w:val="00323A46"/>
    <w:rsid w:val="00323A76"/>
    <w:rsid w:val="00323AFD"/>
    <w:rsid w:val="00323C8A"/>
    <w:rsid w:val="00323FAD"/>
    <w:rsid w:val="00323FCB"/>
    <w:rsid w:val="00324089"/>
    <w:rsid w:val="0032424E"/>
    <w:rsid w:val="003244B3"/>
    <w:rsid w:val="0032466A"/>
    <w:rsid w:val="00324701"/>
    <w:rsid w:val="0032489D"/>
    <w:rsid w:val="003249F8"/>
    <w:rsid w:val="00324E27"/>
    <w:rsid w:val="00324E60"/>
    <w:rsid w:val="00325117"/>
    <w:rsid w:val="00325200"/>
    <w:rsid w:val="0032556B"/>
    <w:rsid w:val="003255C3"/>
    <w:rsid w:val="0032588C"/>
    <w:rsid w:val="00325A6B"/>
    <w:rsid w:val="00325BAC"/>
    <w:rsid w:val="00325C93"/>
    <w:rsid w:val="00325E13"/>
    <w:rsid w:val="00325FC7"/>
    <w:rsid w:val="00326039"/>
    <w:rsid w:val="00326175"/>
    <w:rsid w:val="00326194"/>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9C"/>
    <w:rsid w:val="003273DE"/>
    <w:rsid w:val="00327540"/>
    <w:rsid w:val="003276C7"/>
    <w:rsid w:val="00327886"/>
    <w:rsid w:val="003278C7"/>
    <w:rsid w:val="0032793B"/>
    <w:rsid w:val="00327AEA"/>
    <w:rsid w:val="00327D99"/>
    <w:rsid w:val="00327FA5"/>
    <w:rsid w:val="00330065"/>
    <w:rsid w:val="003300D9"/>
    <w:rsid w:val="003300F9"/>
    <w:rsid w:val="003301E3"/>
    <w:rsid w:val="00330334"/>
    <w:rsid w:val="0033077B"/>
    <w:rsid w:val="003308C4"/>
    <w:rsid w:val="00330A64"/>
    <w:rsid w:val="00330C12"/>
    <w:rsid w:val="00330C30"/>
    <w:rsid w:val="00330DE8"/>
    <w:rsid w:val="00331068"/>
    <w:rsid w:val="0033107D"/>
    <w:rsid w:val="0033120C"/>
    <w:rsid w:val="0033144F"/>
    <w:rsid w:val="003315F8"/>
    <w:rsid w:val="00331A93"/>
    <w:rsid w:val="00331B82"/>
    <w:rsid w:val="00331DC1"/>
    <w:rsid w:val="00331E53"/>
    <w:rsid w:val="00331EC2"/>
    <w:rsid w:val="00331F7C"/>
    <w:rsid w:val="00332123"/>
    <w:rsid w:val="003321C3"/>
    <w:rsid w:val="0033259D"/>
    <w:rsid w:val="0033277B"/>
    <w:rsid w:val="00332962"/>
    <w:rsid w:val="003329DF"/>
    <w:rsid w:val="00332AA9"/>
    <w:rsid w:val="00332B5A"/>
    <w:rsid w:val="00332CE1"/>
    <w:rsid w:val="00332D1D"/>
    <w:rsid w:val="00332D99"/>
    <w:rsid w:val="0033320C"/>
    <w:rsid w:val="003332AB"/>
    <w:rsid w:val="00333636"/>
    <w:rsid w:val="0033363C"/>
    <w:rsid w:val="0033374E"/>
    <w:rsid w:val="00333A35"/>
    <w:rsid w:val="00333A42"/>
    <w:rsid w:val="00333EB0"/>
    <w:rsid w:val="00334148"/>
    <w:rsid w:val="00334531"/>
    <w:rsid w:val="00334532"/>
    <w:rsid w:val="003346CD"/>
    <w:rsid w:val="003347E2"/>
    <w:rsid w:val="003348D5"/>
    <w:rsid w:val="003348FB"/>
    <w:rsid w:val="00334ACB"/>
    <w:rsid w:val="00334B28"/>
    <w:rsid w:val="00334D0D"/>
    <w:rsid w:val="00334E18"/>
    <w:rsid w:val="00334EA2"/>
    <w:rsid w:val="00335217"/>
    <w:rsid w:val="00335250"/>
    <w:rsid w:val="003352B5"/>
    <w:rsid w:val="003352D4"/>
    <w:rsid w:val="00335670"/>
    <w:rsid w:val="0033572D"/>
    <w:rsid w:val="00335745"/>
    <w:rsid w:val="0033592C"/>
    <w:rsid w:val="00335938"/>
    <w:rsid w:val="00335A8E"/>
    <w:rsid w:val="00335CBA"/>
    <w:rsid w:val="00335E2A"/>
    <w:rsid w:val="0033623B"/>
    <w:rsid w:val="0033630A"/>
    <w:rsid w:val="003364C6"/>
    <w:rsid w:val="00336541"/>
    <w:rsid w:val="003365AF"/>
    <w:rsid w:val="00336780"/>
    <w:rsid w:val="003367C5"/>
    <w:rsid w:val="00336947"/>
    <w:rsid w:val="003369A1"/>
    <w:rsid w:val="00336AA1"/>
    <w:rsid w:val="00336BAF"/>
    <w:rsid w:val="00336D53"/>
    <w:rsid w:val="00336D96"/>
    <w:rsid w:val="00336D9E"/>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BD"/>
    <w:rsid w:val="00337EF9"/>
    <w:rsid w:val="00337F26"/>
    <w:rsid w:val="00337FD7"/>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E06"/>
    <w:rsid w:val="0034246D"/>
    <w:rsid w:val="003425C5"/>
    <w:rsid w:val="0034290E"/>
    <w:rsid w:val="00342A48"/>
    <w:rsid w:val="00342F15"/>
    <w:rsid w:val="00342F90"/>
    <w:rsid w:val="00342FA0"/>
    <w:rsid w:val="0034305B"/>
    <w:rsid w:val="0034335E"/>
    <w:rsid w:val="00343524"/>
    <w:rsid w:val="00343C08"/>
    <w:rsid w:val="00343C24"/>
    <w:rsid w:val="00343D26"/>
    <w:rsid w:val="00343DA4"/>
    <w:rsid w:val="00343E1E"/>
    <w:rsid w:val="00343E80"/>
    <w:rsid w:val="00343FA6"/>
    <w:rsid w:val="003440B0"/>
    <w:rsid w:val="00344130"/>
    <w:rsid w:val="0034420F"/>
    <w:rsid w:val="003444C1"/>
    <w:rsid w:val="003444FA"/>
    <w:rsid w:val="00344725"/>
    <w:rsid w:val="00344861"/>
    <w:rsid w:val="00344901"/>
    <w:rsid w:val="003449C4"/>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47"/>
    <w:rsid w:val="00346781"/>
    <w:rsid w:val="003467FC"/>
    <w:rsid w:val="00346831"/>
    <w:rsid w:val="00346A76"/>
    <w:rsid w:val="00346E13"/>
    <w:rsid w:val="00346F0A"/>
    <w:rsid w:val="00346F47"/>
    <w:rsid w:val="00346F99"/>
    <w:rsid w:val="0034745C"/>
    <w:rsid w:val="003474CD"/>
    <w:rsid w:val="0034799F"/>
    <w:rsid w:val="003479B6"/>
    <w:rsid w:val="00347C98"/>
    <w:rsid w:val="00347D49"/>
    <w:rsid w:val="00347D51"/>
    <w:rsid w:val="00347D95"/>
    <w:rsid w:val="00347FB4"/>
    <w:rsid w:val="0035001D"/>
    <w:rsid w:val="0035006A"/>
    <w:rsid w:val="0035025F"/>
    <w:rsid w:val="0035041A"/>
    <w:rsid w:val="003505AD"/>
    <w:rsid w:val="00350631"/>
    <w:rsid w:val="00350AD2"/>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BD8"/>
    <w:rsid w:val="00352C3F"/>
    <w:rsid w:val="00352DAE"/>
    <w:rsid w:val="003530A0"/>
    <w:rsid w:val="00353142"/>
    <w:rsid w:val="003531B0"/>
    <w:rsid w:val="003532D2"/>
    <w:rsid w:val="00353301"/>
    <w:rsid w:val="00353466"/>
    <w:rsid w:val="003536C6"/>
    <w:rsid w:val="00353811"/>
    <w:rsid w:val="00353984"/>
    <w:rsid w:val="003539B2"/>
    <w:rsid w:val="00353A5A"/>
    <w:rsid w:val="00353B17"/>
    <w:rsid w:val="00353FF3"/>
    <w:rsid w:val="003540D0"/>
    <w:rsid w:val="0035414B"/>
    <w:rsid w:val="003541AA"/>
    <w:rsid w:val="003541DD"/>
    <w:rsid w:val="0035427D"/>
    <w:rsid w:val="003546FA"/>
    <w:rsid w:val="00354971"/>
    <w:rsid w:val="00354B19"/>
    <w:rsid w:val="00354C17"/>
    <w:rsid w:val="00354C7F"/>
    <w:rsid w:val="00354D13"/>
    <w:rsid w:val="00354E1C"/>
    <w:rsid w:val="00354FE6"/>
    <w:rsid w:val="0035501F"/>
    <w:rsid w:val="0035511C"/>
    <w:rsid w:val="003552C6"/>
    <w:rsid w:val="003553E7"/>
    <w:rsid w:val="0035578B"/>
    <w:rsid w:val="003558FD"/>
    <w:rsid w:val="00355A12"/>
    <w:rsid w:val="00355A42"/>
    <w:rsid w:val="00355A83"/>
    <w:rsid w:val="00355B39"/>
    <w:rsid w:val="00355C09"/>
    <w:rsid w:val="00355EC1"/>
    <w:rsid w:val="00355FBC"/>
    <w:rsid w:val="003562D7"/>
    <w:rsid w:val="00356353"/>
    <w:rsid w:val="0035637D"/>
    <w:rsid w:val="00356390"/>
    <w:rsid w:val="0035639F"/>
    <w:rsid w:val="00356522"/>
    <w:rsid w:val="003566F4"/>
    <w:rsid w:val="003567C9"/>
    <w:rsid w:val="00356915"/>
    <w:rsid w:val="00356A99"/>
    <w:rsid w:val="00356CEC"/>
    <w:rsid w:val="00356D54"/>
    <w:rsid w:val="00356EBB"/>
    <w:rsid w:val="00356F7C"/>
    <w:rsid w:val="00357029"/>
    <w:rsid w:val="003572DE"/>
    <w:rsid w:val="00357659"/>
    <w:rsid w:val="00357712"/>
    <w:rsid w:val="0035779A"/>
    <w:rsid w:val="00357AD1"/>
    <w:rsid w:val="00357CAE"/>
    <w:rsid w:val="00357D0A"/>
    <w:rsid w:val="00357FEE"/>
    <w:rsid w:val="003603A5"/>
    <w:rsid w:val="0036046C"/>
    <w:rsid w:val="003604DB"/>
    <w:rsid w:val="00360526"/>
    <w:rsid w:val="0036084D"/>
    <w:rsid w:val="003608C4"/>
    <w:rsid w:val="00360962"/>
    <w:rsid w:val="00360B25"/>
    <w:rsid w:val="00360DF9"/>
    <w:rsid w:val="00360FE0"/>
    <w:rsid w:val="00361148"/>
    <w:rsid w:val="00361427"/>
    <w:rsid w:val="0036177F"/>
    <w:rsid w:val="003617B5"/>
    <w:rsid w:val="0036185C"/>
    <w:rsid w:val="003619F9"/>
    <w:rsid w:val="00361B1A"/>
    <w:rsid w:val="00361B30"/>
    <w:rsid w:val="00361CCD"/>
    <w:rsid w:val="00361DE1"/>
    <w:rsid w:val="00361FC4"/>
    <w:rsid w:val="00362085"/>
    <w:rsid w:val="0036227D"/>
    <w:rsid w:val="0036262C"/>
    <w:rsid w:val="00362981"/>
    <w:rsid w:val="003629AA"/>
    <w:rsid w:val="00362C5A"/>
    <w:rsid w:val="00362E9D"/>
    <w:rsid w:val="00362ED5"/>
    <w:rsid w:val="00363302"/>
    <w:rsid w:val="00363334"/>
    <w:rsid w:val="00363433"/>
    <w:rsid w:val="003635B6"/>
    <w:rsid w:val="0036395A"/>
    <w:rsid w:val="00363B6B"/>
    <w:rsid w:val="00363C65"/>
    <w:rsid w:val="00363DF9"/>
    <w:rsid w:val="00363EA3"/>
    <w:rsid w:val="00363F3E"/>
    <w:rsid w:val="00363FC9"/>
    <w:rsid w:val="00364006"/>
    <w:rsid w:val="003640E0"/>
    <w:rsid w:val="00364131"/>
    <w:rsid w:val="00364261"/>
    <w:rsid w:val="003643AA"/>
    <w:rsid w:val="003645FD"/>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499"/>
    <w:rsid w:val="00366508"/>
    <w:rsid w:val="003665C5"/>
    <w:rsid w:val="00366B3A"/>
    <w:rsid w:val="00366C5F"/>
    <w:rsid w:val="00366F02"/>
    <w:rsid w:val="003670E2"/>
    <w:rsid w:val="00367462"/>
    <w:rsid w:val="00367520"/>
    <w:rsid w:val="003675A9"/>
    <w:rsid w:val="003677B2"/>
    <w:rsid w:val="003678B6"/>
    <w:rsid w:val="00367BC3"/>
    <w:rsid w:val="00367E0B"/>
    <w:rsid w:val="00370025"/>
    <w:rsid w:val="00370285"/>
    <w:rsid w:val="00370483"/>
    <w:rsid w:val="003704EE"/>
    <w:rsid w:val="00370880"/>
    <w:rsid w:val="00370903"/>
    <w:rsid w:val="00370C86"/>
    <w:rsid w:val="00370D9F"/>
    <w:rsid w:val="00370E81"/>
    <w:rsid w:val="00370EFD"/>
    <w:rsid w:val="00370F82"/>
    <w:rsid w:val="00370F88"/>
    <w:rsid w:val="00370FE9"/>
    <w:rsid w:val="00371130"/>
    <w:rsid w:val="00371137"/>
    <w:rsid w:val="00371528"/>
    <w:rsid w:val="0037168B"/>
    <w:rsid w:val="003719D4"/>
    <w:rsid w:val="003719F5"/>
    <w:rsid w:val="00371B8D"/>
    <w:rsid w:val="00371BB0"/>
    <w:rsid w:val="00371C1C"/>
    <w:rsid w:val="00371C90"/>
    <w:rsid w:val="00371DB7"/>
    <w:rsid w:val="00372019"/>
    <w:rsid w:val="00372029"/>
    <w:rsid w:val="003721DE"/>
    <w:rsid w:val="0037231E"/>
    <w:rsid w:val="0037234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EF9"/>
    <w:rsid w:val="00373F2C"/>
    <w:rsid w:val="00373F52"/>
    <w:rsid w:val="0037406C"/>
    <w:rsid w:val="003741D2"/>
    <w:rsid w:val="00374305"/>
    <w:rsid w:val="003744CB"/>
    <w:rsid w:val="0037450B"/>
    <w:rsid w:val="0037478C"/>
    <w:rsid w:val="00374804"/>
    <w:rsid w:val="003748F9"/>
    <w:rsid w:val="00374AC8"/>
    <w:rsid w:val="00374C61"/>
    <w:rsid w:val="00374C80"/>
    <w:rsid w:val="00374F06"/>
    <w:rsid w:val="003750AE"/>
    <w:rsid w:val="00375222"/>
    <w:rsid w:val="0037532D"/>
    <w:rsid w:val="0037583A"/>
    <w:rsid w:val="00375AF7"/>
    <w:rsid w:val="00375FFC"/>
    <w:rsid w:val="00376234"/>
    <w:rsid w:val="003764FA"/>
    <w:rsid w:val="00376507"/>
    <w:rsid w:val="00376618"/>
    <w:rsid w:val="003766FE"/>
    <w:rsid w:val="00376746"/>
    <w:rsid w:val="00376838"/>
    <w:rsid w:val="00376C7C"/>
    <w:rsid w:val="00376E0C"/>
    <w:rsid w:val="00376EE8"/>
    <w:rsid w:val="0037709A"/>
    <w:rsid w:val="00377146"/>
    <w:rsid w:val="003771CA"/>
    <w:rsid w:val="003772B4"/>
    <w:rsid w:val="00377397"/>
    <w:rsid w:val="0037745E"/>
    <w:rsid w:val="00377463"/>
    <w:rsid w:val="0037757C"/>
    <w:rsid w:val="003775BD"/>
    <w:rsid w:val="003775DF"/>
    <w:rsid w:val="0037793B"/>
    <w:rsid w:val="00377A3F"/>
    <w:rsid w:val="00377B2D"/>
    <w:rsid w:val="003802DB"/>
    <w:rsid w:val="00380392"/>
    <w:rsid w:val="00380543"/>
    <w:rsid w:val="00380568"/>
    <w:rsid w:val="003805EF"/>
    <w:rsid w:val="00380602"/>
    <w:rsid w:val="00380892"/>
    <w:rsid w:val="00380B25"/>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E7F"/>
    <w:rsid w:val="00382F84"/>
    <w:rsid w:val="003830A6"/>
    <w:rsid w:val="00383250"/>
    <w:rsid w:val="00383314"/>
    <w:rsid w:val="003839EB"/>
    <w:rsid w:val="00383AF6"/>
    <w:rsid w:val="00383D4B"/>
    <w:rsid w:val="00383DDB"/>
    <w:rsid w:val="00383F35"/>
    <w:rsid w:val="003842A8"/>
    <w:rsid w:val="003843DE"/>
    <w:rsid w:val="00384747"/>
    <w:rsid w:val="003848D9"/>
    <w:rsid w:val="00384BC0"/>
    <w:rsid w:val="00384E7B"/>
    <w:rsid w:val="00384EFD"/>
    <w:rsid w:val="003852CC"/>
    <w:rsid w:val="003854B6"/>
    <w:rsid w:val="003855C1"/>
    <w:rsid w:val="0038565E"/>
    <w:rsid w:val="00385866"/>
    <w:rsid w:val="00385A70"/>
    <w:rsid w:val="00385BD7"/>
    <w:rsid w:val="00385C46"/>
    <w:rsid w:val="00385DED"/>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70F"/>
    <w:rsid w:val="00387771"/>
    <w:rsid w:val="0038780F"/>
    <w:rsid w:val="00387866"/>
    <w:rsid w:val="00387B2B"/>
    <w:rsid w:val="00387D1A"/>
    <w:rsid w:val="003901F8"/>
    <w:rsid w:val="00390263"/>
    <w:rsid w:val="00390419"/>
    <w:rsid w:val="00390449"/>
    <w:rsid w:val="003904B1"/>
    <w:rsid w:val="00390610"/>
    <w:rsid w:val="003906ED"/>
    <w:rsid w:val="003907D2"/>
    <w:rsid w:val="003908C5"/>
    <w:rsid w:val="00390A50"/>
    <w:rsid w:val="00390C56"/>
    <w:rsid w:val="0039122C"/>
    <w:rsid w:val="0039124D"/>
    <w:rsid w:val="003916B0"/>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C30"/>
    <w:rsid w:val="00392D17"/>
    <w:rsid w:val="00392DB8"/>
    <w:rsid w:val="00392EE1"/>
    <w:rsid w:val="003930A9"/>
    <w:rsid w:val="003930F5"/>
    <w:rsid w:val="00393269"/>
    <w:rsid w:val="0039377A"/>
    <w:rsid w:val="003937AC"/>
    <w:rsid w:val="0039380B"/>
    <w:rsid w:val="00393A2C"/>
    <w:rsid w:val="00393A68"/>
    <w:rsid w:val="00393B71"/>
    <w:rsid w:val="00393B78"/>
    <w:rsid w:val="00393EF8"/>
    <w:rsid w:val="00393F05"/>
    <w:rsid w:val="00393F08"/>
    <w:rsid w:val="00394090"/>
    <w:rsid w:val="003940D3"/>
    <w:rsid w:val="00394148"/>
    <w:rsid w:val="003941A1"/>
    <w:rsid w:val="003946B1"/>
    <w:rsid w:val="00394775"/>
    <w:rsid w:val="00394832"/>
    <w:rsid w:val="00394948"/>
    <w:rsid w:val="00394B44"/>
    <w:rsid w:val="00394BA9"/>
    <w:rsid w:val="00394C48"/>
    <w:rsid w:val="00394D6C"/>
    <w:rsid w:val="00394F34"/>
    <w:rsid w:val="0039502C"/>
    <w:rsid w:val="003950BC"/>
    <w:rsid w:val="0039511F"/>
    <w:rsid w:val="0039521D"/>
    <w:rsid w:val="00395469"/>
    <w:rsid w:val="003956FE"/>
    <w:rsid w:val="00395794"/>
    <w:rsid w:val="00395813"/>
    <w:rsid w:val="003958F1"/>
    <w:rsid w:val="0039598F"/>
    <w:rsid w:val="003959F9"/>
    <w:rsid w:val="00395BC8"/>
    <w:rsid w:val="00395C41"/>
    <w:rsid w:val="00395D4C"/>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557"/>
    <w:rsid w:val="003976DD"/>
    <w:rsid w:val="003978B8"/>
    <w:rsid w:val="00397AD4"/>
    <w:rsid w:val="00397B04"/>
    <w:rsid w:val="00397C75"/>
    <w:rsid w:val="00397C89"/>
    <w:rsid w:val="00397E09"/>
    <w:rsid w:val="00397EC3"/>
    <w:rsid w:val="00397F20"/>
    <w:rsid w:val="003A0077"/>
    <w:rsid w:val="003A00BB"/>
    <w:rsid w:val="003A0311"/>
    <w:rsid w:val="003A03C2"/>
    <w:rsid w:val="003A056B"/>
    <w:rsid w:val="003A0736"/>
    <w:rsid w:val="003A08D9"/>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7D"/>
    <w:rsid w:val="003A22B5"/>
    <w:rsid w:val="003A22B8"/>
    <w:rsid w:val="003A266C"/>
    <w:rsid w:val="003A274B"/>
    <w:rsid w:val="003A292F"/>
    <w:rsid w:val="003A29DB"/>
    <w:rsid w:val="003A2B4B"/>
    <w:rsid w:val="003A2D39"/>
    <w:rsid w:val="003A2FB5"/>
    <w:rsid w:val="003A2FE7"/>
    <w:rsid w:val="003A31E3"/>
    <w:rsid w:val="003A349E"/>
    <w:rsid w:val="003A38AC"/>
    <w:rsid w:val="003A38BC"/>
    <w:rsid w:val="003A3AEE"/>
    <w:rsid w:val="003A42BB"/>
    <w:rsid w:val="003A44AA"/>
    <w:rsid w:val="003A4511"/>
    <w:rsid w:val="003A4592"/>
    <w:rsid w:val="003A45C9"/>
    <w:rsid w:val="003A45DB"/>
    <w:rsid w:val="003A45FB"/>
    <w:rsid w:val="003A4841"/>
    <w:rsid w:val="003A48FC"/>
    <w:rsid w:val="003A48FE"/>
    <w:rsid w:val="003A49E9"/>
    <w:rsid w:val="003A4E82"/>
    <w:rsid w:val="003A5048"/>
    <w:rsid w:val="003A523B"/>
    <w:rsid w:val="003A55F3"/>
    <w:rsid w:val="003A56CF"/>
    <w:rsid w:val="003A5865"/>
    <w:rsid w:val="003A58DA"/>
    <w:rsid w:val="003A590E"/>
    <w:rsid w:val="003A5EC6"/>
    <w:rsid w:val="003A5F48"/>
    <w:rsid w:val="003A5FB3"/>
    <w:rsid w:val="003A60FC"/>
    <w:rsid w:val="003A621F"/>
    <w:rsid w:val="003A6318"/>
    <w:rsid w:val="003A6330"/>
    <w:rsid w:val="003A63A8"/>
    <w:rsid w:val="003A6619"/>
    <w:rsid w:val="003A6BA1"/>
    <w:rsid w:val="003A6CC0"/>
    <w:rsid w:val="003A6F67"/>
    <w:rsid w:val="003A71E1"/>
    <w:rsid w:val="003A72B0"/>
    <w:rsid w:val="003A7317"/>
    <w:rsid w:val="003A747E"/>
    <w:rsid w:val="003A74B3"/>
    <w:rsid w:val="003A76A9"/>
    <w:rsid w:val="003A7747"/>
    <w:rsid w:val="003A7C3B"/>
    <w:rsid w:val="003A7CEB"/>
    <w:rsid w:val="003B0225"/>
    <w:rsid w:val="003B0299"/>
    <w:rsid w:val="003B04C8"/>
    <w:rsid w:val="003B05B7"/>
    <w:rsid w:val="003B05C9"/>
    <w:rsid w:val="003B0AFF"/>
    <w:rsid w:val="003B0B4D"/>
    <w:rsid w:val="003B0D72"/>
    <w:rsid w:val="003B0F0A"/>
    <w:rsid w:val="003B0FD2"/>
    <w:rsid w:val="003B111E"/>
    <w:rsid w:val="003B147A"/>
    <w:rsid w:val="003B14FA"/>
    <w:rsid w:val="003B1637"/>
    <w:rsid w:val="003B18F3"/>
    <w:rsid w:val="003B20F2"/>
    <w:rsid w:val="003B248F"/>
    <w:rsid w:val="003B25A3"/>
    <w:rsid w:val="003B26B7"/>
    <w:rsid w:val="003B27D9"/>
    <w:rsid w:val="003B284A"/>
    <w:rsid w:val="003B29F6"/>
    <w:rsid w:val="003B2ADB"/>
    <w:rsid w:val="003B2B79"/>
    <w:rsid w:val="003B2C70"/>
    <w:rsid w:val="003B2DB2"/>
    <w:rsid w:val="003B2EFF"/>
    <w:rsid w:val="003B2F42"/>
    <w:rsid w:val="003B2F49"/>
    <w:rsid w:val="003B3171"/>
    <w:rsid w:val="003B31F0"/>
    <w:rsid w:val="003B323F"/>
    <w:rsid w:val="003B332F"/>
    <w:rsid w:val="003B3598"/>
    <w:rsid w:val="003B3735"/>
    <w:rsid w:val="003B379B"/>
    <w:rsid w:val="003B3E56"/>
    <w:rsid w:val="003B3FC2"/>
    <w:rsid w:val="003B4039"/>
    <w:rsid w:val="003B4084"/>
    <w:rsid w:val="003B40EB"/>
    <w:rsid w:val="003B4482"/>
    <w:rsid w:val="003B450E"/>
    <w:rsid w:val="003B467D"/>
    <w:rsid w:val="003B47B4"/>
    <w:rsid w:val="003B495C"/>
    <w:rsid w:val="003B4ACE"/>
    <w:rsid w:val="003B4B02"/>
    <w:rsid w:val="003B4B90"/>
    <w:rsid w:val="003B4BDF"/>
    <w:rsid w:val="003B4C4E"/>
    <w:rsid w:val="003B4D9B"/>
    <w:rsid w:val="003B4DF8"/>
    <w:rsid w:val="003B4E58"/>
    <w:rsid w:val="003B4E9C"/>
    <w:rsid w:val="003B4F59"/>
    <w:rsid w:val="003B5114"/>
    <w:rsid w:val="003B52AA"/>
    <w:rsid w:val="003B540C"/>
    <w:rsid w:val="003B568C"/>
    <w:rsid w:val="003B570F"/>
    <w:rsid w:val="003B5B57"/>
    <w:rsid w:val="003B5B7E"/>
    <w:rsid w:val="003B5BCB"/>
    <w:rsid w:val="003B5E30"/>
    <w:rsid w:val="003B61FF"/>
    <w:rsid w:val="003B62E3"/>
    <w:rsid w:val="003B6819"/>
    <w:rsid w:val="003B6837"/>
    <w:rsid w:val="003B69F5"/>
    <w:rsid w:val="003B6F8C"/>
    <w:rsid w:val="003B6FAE"/>
    <w:rsid w:val="003B6FCB"/>
    <w:rsid w:val="003B7020"/>
    <w:rsid w:val="003B70B3"/>
    <w:rsid w:val="003B723A"/>
    <w:rsid w:val="003B7294"/>
    <w:rsid w:val="003B7541"/>
    <w:rsid w:val="003B7685"/>
    <w:rsid w:val="003B76FE"/>
    <w:rsid w:val="003B77D7"/>
    <w:rsid w:val="003B7E02"/>
    <w:rsid w:val="003B7F46"/>
    <w:rsid w:val="003C0052"/>
    <w:rsid w:val="003C009A"/>
    <w:rsid w:val="003C01EA"/>
    <w:rsid w:val="003C02E6"/>
    <w:rsid w:val="003C0485"/>
    <w:rsid w:val="003C0771"/>
    <w:rsid w:val="003C07CE"/>
    <w:rsid w:val="003C07D7"/>
    <w:rsid w:val="003C08AF"/>
    <w:rsid w:val="003C092B"/>
    <w:rsid w:val="003C0985"/>
    <w:rsid w:val="003C0EEF"/>
    <w:rsid w:val="003C106B"/>
    <w:rsid w:val="003C10B8"/>
    <w:rsid w:val="003C127B"/>
    <w:rsid w:val="003C1B99"/>
    <w:rsid w:val="003C1C5F"/>
    <w:rsid w:val="003C1D02"/>
    <w:rsid w:val="003C1DB5"/>
    <w:rsid w:val="003C1DD7"/>
    <w:rsid w:val="003C1E25"/>
    <w:rsid w:val="003C1EF3"/>
    <w:rsid w:val="003C1F50"/>
    <w:rsid w:val="003C211D"/>
    <w:rsid w:val="003C21F4"/>
    <w:rsid w:val="003C22E1"/>
    <w:rsid w:val="003C257A"/>
    <w:rsid w:val="003C29B7"/>
    <w:rsid w:val="003C2BDB"/>
    <w:rsid w:val="003C2C9D"/>
    <w:rsid w:val="003C2D7B"/>
    <w:rsid w:val="003C3329"/>
    <w:rsid w:val="003C33CA"/>
    <w:rsid w:val="003C3459"/>
    <w:rsid w:val="003C37C8"/>
    <w:rsid w:val="003C3B73"/>
    <w:rsid w:val="003C3D6E"/>
    <w:rsid w:val="003C3F8B"/>
    <w:rsid w:val="003C4097"/>
    <w:rsid w:val="003C40C3"/>
    <w:rsid w:val="003C4146"/>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ED9"/>
    <w:rsid w:val="003C5F06"/>
    <w:rsid w:val="003C6265"/>
    <w:rsid w:val="003C64CD"/>
    <w:rsid w:val="003C6580"/>
    <w:rsid w:val="003C6744"/>
    <w:rsid w:val="003C680F"/>
    <w:rsid w:val="003C6C01"/>
    <w:rsid w:val="003C6C4E"/>
    <w:rsid w:val="003C6CCB"/>
    <w:rsid w:val="003C6DA9"/>
    <w:rsid w:val="003C7586"/>
    <w:rsid w:val="003C7622"/>
    <w:rsid w:val="003C7773"/>
    <w:rsid w:val="003C7855"/>
    <w:rsid w:val="003C7926"/>
    <w:rsid w:val="003C7B0D"/>
    <w:rsid w:val="003C7EC9"/>
    <w:rsid w:val="003D0240"/>
    <w:rsid w:val="003D0303"/>
    <w:rsid w:val="003D04E3"/>
    <w:rsid w:val="003D0582"/>
    <w:rsid w:val="003D0682"/>
    <w:rsid w:val="003D06A7"/>
    <w:rsid w:val="003D0868"/>
    <w:rsid w:val="003D09DA"/>
    <w:rsid w:val="003D0AF2"/>
    <w:rsid w:val="003D0D75"/>
    <w:rsid w:val="003D106A"/>
    <w:rsid w:val="003D12F5"/>
    <w:rsid w:val="003D140B"/>
    <w:rsid w:val="003D144C"/>
    <w:rsid w:val="003D14BF"/>
    <w:rsid w:val="003D1D24"/>
    <w:rsid w:val="003D1F11"/>
    <w:rsid w:val="003D1FD9"/>
    <w:rsid w:val="003D21E0"/>
    <w:rsid w:val="003D22AC"/>
    <w:rsid w:val="003D2339"/>
    <w:rsid w:val="003D2397"/>
    <w:rsid w:val="003D2634"/>
    <w:rsid w:val="003D26AA"/>
    <w:rsid w:val="003D272F"/>
    <w:rsid w:val="003D299A"/>
    <w:rsid w:val="003D2E43"/>
    <w:rsid w:val="003D2F6C"/>
    <w:rsid w:val="003D31B9"/>
    <w:rsid w:val="003D31E4"/>
    <w:rsid w:val="003D3346"/>
    <w:rsid w:val="003D33A4"/>
    <w:rsid w:val="003D346B"/>
    <w:rsid w:val="003D347E"/>
    <w:rsid w:val="003D3875"/>
    <w:rsid w:val="003D39F4"/>
    <w:rsid w:val="003D3AD8"/>
    <w:rsid w:val="003D3EE3"/>
    <w:rsid w:val="003D3F7A"/>
    <w:rsid w:val="003D4350"/>
    <w:rsid w:val="003D43EA"/>
    <w:rsid w:val="003D4409"/>
    <w:rsid w:val="003D4480"/>
    <w:rsid w:val="003D4539"/>
    <w:rsid w:val="003D4582"/>
    <w:rsid w:val="003D4605"/>
    <w:rsid w:val="003D4621"/>
    <w:rsid w:val="003D47D1"/>
    <w:rsid w:val="003D4894"/>
    <w:rsid w:val="003D4AD0"/>
    <w:rsid w:val="003D4FF6"/>
    <w:rsid w:val="003D5092"/>
    <w:rsid w:val="003D519A"/>
    <w:rsid w:val="003D51B1"/>
    <w:rsid w:val="003D56D4"/>
    <w:rsid w:val="003D5717"/>
    <w:rsid w:val="003D573A"/>
    <w:rsid w:val="003D57CB"/>
    <w:rsid w:val="003D5878"/>
    <w:rsid w:val="003D59DD"/>
    <w:rsid w:val="003D59FE"/>
    <w:rsid w:val="003D5A53"/>
    <w:rsid w:val="003D5C38"/>
    <w:rsid w:val="003D5D40"/>
    <w:rsid w:val="003D5E77"/>
    <w:rsid w:val="003D5E7F"/>
    <w:rsid w:val="003D5EDA"/>
    <w:rsid w:val="003D6156"/>
    <w:rsid w:val="003D63BA"/>
    <w:rsid w:val="003D672B"/>
    <w:rsid w:val="003D680E"/>
    <w:rsid w:val="003D6814"/>
    <w:rsid w:val="003D6948"/>
    <w:rsid w:val="003D6961"/>
    <w:rsid w:val="003D69CF"/>
    <w:rsid w:val="003D69ED"/>
    <w:rsid w:val="003D6B43"/>
    <w:rsid w:val="003D6C26"/>
    <w:rsid w:val="003D6D20"/>
    <w:rsid w:val="003D6E76"/>
    <w:rsid w:val="003D70AF"/>
    <w:rsid w:val="003D72D8"/>
    <w:rsid w:val="003D740C"/>
    <w:rsid w:val="003D75DF"/>
    <w:rsid w:val="003D7855"/>
    <w:rsid w:val="003D7887"/>
    <w:rsid w:val="003D790B"/>
    <w:rsid w:val="003D79E8"/>
    <w:rsid w:val="003D7A17"/>
    <w:rsid w:val="003D7DA6"/>
    <w:rsid w:val="003D7EB9"/>
    <w:rsid w:val="003E010D"/>
    <w:rsid w:val="003E0118"/>
    <w:rsid w:val="003E01D3"/>
    <w:rsid w:val="003E0280"/>
    <w:rsid w:val="003E0504"/>
    <w:rsid w:val="003E051F"/>
    <w:rsid w:val="003E05B0"/>
    <w:rsid w:val="003E089F"/>
    <w:rsid w:val="003E093F"/>
    <w:rsid w:val="003E0974"/>
    <w:rsid w:val="003E0A19"/>
    <w:rsid w:val="003E0ADB"/>
    <w:rsid w:val="003E0C54"/>
    <w:rsid w:val="003E0CE4"/>
    <w:rsid w:val="003E0D48"/>
    <w:rsid w:val="003E10CD"/>
    <w:rsid w:val="003E13BC"/>
    <w:rsid w:val="003E1421"/>
    <w:rsid w:val="003E1631"/>
    <w:rsid w:val="003E16FD"/>
    <w:rsid w:val="003E1868"/>
    <w:rsid w:val="003E1928"/>
    <w:rsid w:val="003E1978"/>
    <w:rsid w:val="003E1B00"/>
    <w:rsid w:val="003E1C4F"/>
    <w:rsid w:val="003E1CF4"/>
    <w:rsid w:val="003E1E2A"/>
    <w:rsid w:val="003E2213"/>
    <w:rsid w:val="003E223B"/>
    <w:rsid w:val="003E23A4"/>
    <w:rsid w:val="003E248C"/>
    <w:rsid w:val="003E25E9"/>
    <w:rsid w:val="003E27B0"/>
    <w:rsid w:val="003E2880"/>
    <w:rsid w:val="003E2941"/>
    <w:rsid w:val="003E2A24"/>
    <w:rsid w:val="003E2BF4"/>
    <w:rsid w:val="003E2F59"/>
    <w:rsid w:val="003E300E"/>
    <w:rsid w:val="003E3015"/>
    <w:rsid w:val="003E3026"/>
    <w:rsid w:val="003E3143"/>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89E"/>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7B2"/>
    <w:rsid w:val="003E6A3C"/>
    <w:rsid w:val="003E6B44"/>
    <w:rsid w:val="003E6B64"/>
    <w:rsid w:val="003E6DAF"/>
    <w:rsid w:val="003E6E23"/>
    <w:rsid w:val="003E700A"/>
    <w:rsid w:val="003E702F"/>
    <w:rsid w:val="003E714A"/>
    <w:rsid w:val="003E7313"/>
    <w:rsid w:val="003E731C"/>
    <w:rsid w:val="003E733B"/>
    <w:rsid w:val="003E73BC"/>
    <w:rsid w:val="003E741F"/>
    <w:rsid w:val="003E76BB"/>
    <w:rsid w:val="003E7706"/>
    <w:rsid w:val="003E7799"/>
    <w:rsid w:val="003E78C6"/>
    <w:rsid w:val="003E78FA"/>
    <w:rsid w:val="003E7910"/>
    <w:rsid w:val="003E7C5E"/>
    <w:rsid w:val="003E7F51"/>
    <w:rsid w:val="003F0127"/>
    <w:rsid w:val="003F0436"/>
    <w:rsid w:val="003F046A"/>
    <w:rsid w:val="003F063F"/>
    <w:rsid w:val="003F0656"/>
    <w:rsid w:val="003F073C"/>
    <w:rsid w:val="003F0905"/>
    <w:rsid w:val="003F094B"/>
    <w:rsid w:val="003F0AC8"/>
    <w:rsid w:val="003F0F7B"/>
    <w:rsid w:val="003F0FD4"/>
    <w:rsid w:val="003F114A"/>
    <w:rsid w:val="003F11DA"/>
    <w:rsid w:val="003F12A3"/>
    <w:rsid w:val="003F13D9"/>
    <w:rsid w:val="003F148D"/>
    <w:rsid w:val="003F1678"/>
    <w:rsid w:val="003F1B6D"/>
    <w:rsid w:val="003F1BC5"/>
    <w:rsid w:val="003F1C12"/>
    <w:rsid w:val="003F1C93"/>
    <w:rsid w:val="003F1E48"/>
    <w:rsid w:val="003F1FC1"/>
    <w:rsid w:val="003F20B0"/>
    <w:rsid w:val="003F20E2"/>
    <w:rsid w:val="003F21B6"/>
    <w:rsid w:val="003F2244"/>
    <w:rsid w:val="003F23A7"/>
    <w:rsid w:val="003F23E4"/>
    <w:rsid w:val="003F242A"/>
    <w:rsid w:val="003F2564"/>
    <w:rsid w:val="003F2624"/>
    <w:rsid w:val="003F2711"/>
    <w:rsid w:val="003F27E1"/>
    <w:rsid w:val="003F2854"/>
    <w:rsid w:val="003F298C"/>
    <w:rsid w:val="003F29D1"/>
    <w:rsid w:val="003F2A56"/>
    <w:rsid w:val="003F2CAF"/>
    <w:rsid w:val="003F2DB3"/>
    <w:rsid w:val="003F2DC5"/>
    <w:rsid w:val="003F2E68"/>
    <w:rsid w:val="003F32A7"/>
    <w:rsid w:val="003F344E"/>
    <w:rsid w:val="003F348A"/>
    <w:rsid w:val="003F3DB1"/>
    <w:rsid w:val="003F4024"/>
    <w:rsid w:val="003F4137"/>
    <w:rsid w:val="003F4306"/>
    <w:rsid w:val="003F4316"/>
    <w:rsid w:val="003F4440"/>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6FE"/>
    <w:rsid w:val="003F582E"/>
    <w:rsid w:val="003F586D"/>
    <w:rsid w:val="003F5877"/>
    <w:rsid w:val="003F58AC"/>
    <w:rsid w:val="003F5CCF"/>
    <w:rsid w:val="003F5CDF"/>
    <w:rsid w:val="003F5EDC"/>
    <w:rsid w:val="003F62B4"/>
    <w:rsid w:val="003F6315"/>
    <w:rsid w:val="003F637A"/>
    <w:rsid w:val="003F6396"/>
    <w:rsid w:val="003F654B"/>
    <w:rsid w:val="003F680A"/>
    <w:rsid w:val="003F682D"/>
    <w:rsid w:val="003F6853"/>
    <w:rsid w:val="003F6930"/>
    <w:rsid w:val="003F697D"/>
    <w:rsid w:val="003F6A1D"/>
    <w:rsid w:val="003F6A55"/>
    <w:rsid w:val="003F6DAE"/>
    <w:rsid w:val="003F6E17"/>
    <w:rsid w:val="003F6E1B"/>
    <w:rsid w:val="003F6E9C"/>
    <w:rsid w:val="003F7112"/>
    <w:rsid w:val="003F72F1"/>
    <w:rsid w:val="003F73A0"/>
    <w:rsid w:val="003F73D7"/>
    <w:rsid w:val="003F742D"/>
    <w:rsid w:val="003F7517"/>
    <w:rsid w:val="003F75DD"/>
    <w:rsid w:val="003F78AA"/>
    <w:rsid w:val="003F7908"/>
    <w:rsid w:val="003F7A7C"/>
    <w:rsid w:val="003F7B9F"/>
    <w:rsid w:val="003F7DFF"/>
    <w:rsid w:val="003F7FCF"/>
    <w:rsid w:val="00400093"/>
    <w:rsid w:val="0040015E"/>
    <w:rsid w:val="004002AE"/>
    <w:rsid w:val="00400427"/>
    <w:rsid w:val="00400482"/>
    <w:rsid w:val="00400615"/>
    <w:rsid w:val="00400CE7"/>
    <w:rsid w:val="00400CE9"/>
    <w:rsid w:val="00400D86"/>
    <w:rsid w:val="00400DEA"/>
    <w:rsid w:val="00401030"/>
    <w:rsid w:val="00401041"/>
    <w:rsid w:val="004010EF"/>
    <w:rsid w:val="004011FF"/>
    <w:rsid w:val="004012CC"/>
    <w:rsid w:val="00401395"/>
    <w:rsid w:val="004017C6"/>
    <w:rsid w:val="00401A0B"/>
    <w:rsid w:val="00401BB0"/>
    <w:rsid w:val="00401F19"/>
    <w:rsid w:val="004020DF"/>
    <w:rsid w:val="004021B5"/>
    <w:rsid w:val="00402266"/>
    <w:rsid w:val="00402286"/>
    <w:rsid w:val="0040229F"/>
    <w:rsid w:val="004024AB"/>
    <w:rsid w:val="004024B3"/>
    <w:rsid w:val="004029EA"/>
    <w:rsid w:val="00402A87"/>
    <w:rsid w:val="00402DB5"/>
    <w:rsid w:val="00402DC4"/>
    <w:rsid w:val="00402F2C"/>
    <w:rsid w:val="0040303D"/>
    <w:rsid w:val="004033F0"/>
    <w:rsid w:val="0040347F"/>
    <w:rsid w:val="004034E6"/>
    <w:rsid w:val="0040361B"/>
    <w:rsid w:val="00403629"/>
    <w:rsid w:val="0040379F"/>
    <w:rsid w:val="00403804"/>
    <w:rsid w:val="00403805"/>
    <w:rsid w:val="00403DC5"/>
    <w:rsid w:val="00403EC2"/>
    <w:rsid w:val="00403F25"/>
    <w:rsid w:val="00404011"/>
    <w:rsid w:val="004040DB"/>
    <w:rsid w:val="004040F2"/>
    <w:rsid w:val="004042A7"/>
    <w:rsid w:val="0040435C"/>
    <w:rsid w:val="004044FA"/>
    <w:rsid w:val="00404523"/>
    <w:rsid w:val="0040495B"/>
    <w:rsid w:val="00404BFB"/>
    <w:rsid w:val="00404BFC"/>
    <w:rsid w:val="00404CA3"/>
    <w:rsid w:val="00404D4D"/>
    <w:rsid w:val="00404E70"/>
    <w:rsid w:val="0040561F"/>
    <w:rsid w:val="004056A1"/>
    <w:rsid w:val="00405783"/>
    <w:rsid w:val="00405898"/>
    <w:rsid w:val="004058DD"/>
    <w:rsid w:val="00405A9F"/>
    <w:rsid w:val="00405D95"/>
    <w:rsid w:val="00405F78"/>
    <w:rsid w:val="00405F90"/>
    <w:rsid w:val="0040609D"/>
    <w:rsid w:val="00406108"/>
    <w:rsid w:val="00406412"/>
    <w:rsid w:val="0040670D"/>
    <w:rsid w:val="00406798"/>
    <w:rsid w:val="004067BE"/>
    <w:rsid w:val="004067D2"/>
    <w:rsid w:val="00406975"/>
    <w:rsid w:val="00406C78"/>
    <w:rsid w:val="00406D4A"/>
    <w:rsid w:val="00406E2F"/>
    <w:rsid w:val="00406F4B"/>
    <w:rsid w:val="00406FBD"/>
    <w:rsid w:val="00407074"/>
    <w:rsid w:val="004070FC"/>
    <w:rsid w:val="0040714B"/>
    <w:rsid w:val="0040725C"/>
    <w:rsid w:val="00407347"/>
    <w:rsid w:val="004073B0"/>
    <w:rsid w:val="00407612"/>
    <w:rsid w:val="0040762E"/>
    <w:rsid w:val="0040773D"/>
    <w:rsid w:val="00407833"/>
    <w:rsid w:val="00407B6F"/>
    <w:rsid w:val="00407BEC"/>
    <w:rsid w:val="00407E8F"/>
    <w:rsid w:val="00407F58"/>
    <w:rsid w:val="00407F94"/>
    <w:rsid w:val="00407FB3"/>
    <w:rsid w:val="00410029"/>
    <w:rsid w:val="004101B0"/>
    <w:rsid w:val="0041029D"/>
    <w:rsid w:val="004102A7"/>
    <w:rsid w:val="004103C3"/>
    <w:rsid w:val="004107F6"/>
    <w:rsid w:val="00410B37"/>
    <w:rsid w:val="00410BB2"/>
    <w:rsid w:val="00411230"/>
    <w:rsid w:val="00411485"/>
    <w:rsid w:val="004116AE"/>
    <w:rsid w:val="004116C3"/>
    <w:rsid w:val="00411868"/>
    <w:rsid w:val="004118C9"/>
    <w:rsid w:val="00411D2B"/>
    <w:rsid w:val="00411D47"/>
    <w:rsid w:val="00411F44"/>
    <w:rsid w:val="004120BD"/>
    <w:rsid w:val="00412179"/>
    <w:rsid w:val="004121FC"/>
    <w:rsid w:val="0041249C"/>
    <w:rsid w:val="00412614"/>
    <w:rsid w:val="00412630"/>
    <w:rsid w:val="00412697"/>
    <w:rsid w:val="004126AD"/>
    <w:rsid w:val="00412AAA"/>
    <w:rsid w:val="00412C50"/>
    <w:rsid w:val="00412FE7"/>
    <w:rsid w:val="00413151"/>
    <w:rsid w:val="00413175"/>
    <w:rsid w:val="00413369"/>
    <w:rsid w:val="0041342A"/>
    <w:rsid w:val="00413602"/>
    <w:rsid w:val="004139A7"/>
    <w:rsid w:val="00413AC6"/>
    <w:rsid w:val="00413C4E"/>
    <w:rsid w:val="00413D00"/>
    <w:rsid w:val="00413EE2"/>
    <w:rsid w:val="00413FF3"/>
    <w:rsid w:val="0041439D"/>
    <w:rsid w:val="00414590"/>
    <w:rsid w:val="00414598"/>
    <w:rsid w:val="004145AE"/>
    <w:rsid w:val="004146D1"/>
    <w:rsid w:val="00414798"/>
    <w:rsid w:val="004147AA"/>
    <w:rsid w:val="004147F4"/>
    <w:rsid w:val="00414824"/>
    <w:rsid w:val="00414AFD"/>
    <w:rsid w:val="00414C3F"/>
    <w:rsid w:val="00414DCF"/>
    <w:rsid w:val="00414DE6"/>
    <w:rsid w:val="0041539C"/>
    <w:rsid w:val="00415419"/>
    <w:rsid w:val="004155CA"/>
    <w:rsid w:val="00415646"/>
    <w:rsid w:val="0041577E"/>
    <w:rsid w:val="00415793"/>
    <w:rsid w:val="004157F6"/>
    <w:rsid w:val="0041585B"/>
    <w:rsid w:val="0041590F"/>
    <w:rsid w:val="00415922"/>
    <w:rsid w:val="004159D3"/>
    <w:rsid w:val="00415A14"/>
    <w:rsid w:val="00415B89"/>
    <w:rsid w:val="00415D4E"/>
    <w:rsid w:val="00416091"/>
    <w:rsid w:val="0041616C"/>
    <w:rsid w:val="0041634C"/>
    <w:rsid w:val="004164AC"/>
    <w:rsid w:val="004164F7"/>
    <w:rsid w:val="0041664E"/>
    <w:rsid w:val="0041669D"/>
    <w:rsid w:val="00416866"/>
    <w:rsid w:val="00416A66"/>
    <w:rsid w:val="00416B5D"/>
    <w:rsid w:val="00416E93"/>
    <w:rsid w:val="00416F3B"/>
    <w:rsid w:val="00417068"/>
    <w:rsid w:val="0041716B"/>
    <w:rsid w:val="00417201"/>
    <w:rsid w:val="00417401"/>
    <w:rsid w:val="0041743D"/>
    <w:rsid w:val="004174FC"/>
    <w:rsid w:val="00417678"/>
    <w:rsid w:val="0041776B"/>
    <w:rsid w:val="00417800"/>
    <w:rsid w:val="00417A0B"/>
    <w:rsid w:val="00417A4D"/>
    <w:rsid w:val="00417D10"/>
    <w:rsid w:val="00417D87"/>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5EB"/>
    <w:rsid w:val="0042194F"/>
    <w:rsid w:val="00421960"/>
    <w:rsid w:val="00421B8B"/>
    <w:rsid w:val="00421E05"/>
    <w:rsid w:val="004222BF"/>
    <w:rsid w:val="004222D2"/>
    <w:rsid w:val="004226E4"/>
    <w:rsid w:val="0042284F"/>
    <w:rsid w:val="004229E5"/>
    <w:rsid w:val="00422A01"/>
    <w:rsid w:val="00422AA3"/>
    <w:rsid w:val="00422B5D"/>
    <w:rsid w:val="00422C8A"/>
    <w:rsid w:val="00422D62"/>
    <w:rsid w:val="00422DB5"/>
    <w:rsid w:val="004230CA"/>
    <w:rsid w:val="004232D4"/>
    <w:rsid w:val="00423326"/>
    <w:rsid w:val="004234D1"/>
    <w:rsid w:val="00423558"/>
    <w:rsid w:val="0042384A"/>
    <w:rsid w:val="004238FD"/>
    <w:rsid w:val="00423D0E"/>
    <w:rsid w:val="00424049"/>
    <w:rsid w:val="004240AD"/>
    <w:rsid w:val="0042446E"/>
    <w:rsid w:val="0042460F"/>
    <w:rsid w:val="00424844"/>
    <w:rsid w:val="00424BBA"/>
    <w:rsid w:val="00424CA5"/>
    <w:rsid w:val="00424D37"/>
    <w:rsid w:val="00424E36"/>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6DB"/>
    <w:rsid w:val="00426A22"/>
    <w:rsid w:val="00426A93"/>
    <w:rsid w:val="00426DFA"/>
    <w:rsid w:val="00427079"/>
    <w:rsid w:val="004272AB"/>
    <w:rsid w:val="004272ED"/>
    <w:rsid w:val="0042746C"/>
    <w:rsid w:val="004275E9"/>
    <w:rsid w:val="00427647"/>
    <w:rsid w:val="004276E3"/>
    <w:rsid w:val="0042792B"/>
    <w:rsid w:val="00427AB1"/>
    <w:rsid w:val="00427AC4"/>
    <w:rsid w:val="00427B9D"/>
    <w:rsid w:val="00427BFB"/>
    <w:rsid w:val="00427D73"/>
    <w:rsid w:val="00427E56"/>
    <w:rsid w:val="00427E67"/>
    <w:rsid w:val="00430178"/>
    <w:rsid w:val="00430286"/>
    <w:rsid w:val="0043042C"/>
    <w:rsid w:val="0043046A"/>
    <w:rsid w:val="00430495"/>
    <w:rsid w:val="0043063B"/>
    <w:rsid w:val="00430733"/>
    <w:rsid w:val="004307B2"/>
    <w:rsid w:val="00430802"/>
    <w:rsid w:val="00430A75"/>
    <w:rsid w:val="00431006"/>
    <w:rsid w:val="00431149"/>
    <w:rsid w:val="0043189C"/>
    <w:rsid w:val="004318FF"/>
    <w:rsid w:val="00431A5A"/>
    <w:rsid w:val="00431CB1"/>
    <w:rsid w:val="00431DB5"/>
    <w:rsid w:val="00431F81"/>
    <w:rsid w:val="00432175"/>
    <w:rsid w:val="004324CA"/>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02"/>
    <w:rsid w:val="00434754"/>
    <w:rsid w:val="004347B1"/>
    <w:rsid w:val="0043480E"/>
    <w:rsid w:val="00434838"/>
    <w:rsid w:val="004348CB"/>
    <w:rsid w:val="00434C24"/>
    <w:rsid w:val="00434C4D"/>
    <w:rsid w:val="00434D46"/>
    <w:rsid w:val="00434EFD"/>
    <w:rsid w:val="00435202"/>
    <w:rsid w:val="00435248"/>
    <w:rsid w:val="00435275"/>
    <w:rsid w:val="0043532B"/>
    <w:rsid w:val="0043542F"/>
    <w:rsid w:val="004355EB"/>
    <w:rsid w:val="00435602"/>
    <w:rsid w:val="004356FA"/>
    <w:rsid w:val="0043570D"/>
    <w:rsid w:val="004357CD"/>
    <w:rsid w:val="004358F4"/>
    <w:rsid w:val="00435B1F"/>
    <w:rsid w:val="00435CCF"/>
    <w:rsid w:val="00435E62"/>
    <w:rsid w:val="00435EE4"/>
    <w:rsid w:val="00435F87"/>
    <w:rsid w:val="00435FB7"/>
    <w:rsid w:val="004362CA"/>
    <w:rsid w:val="004364E1"/>
    <w:rsid w:val="0043650F"/>
    <w:rsid w:val="00436569"/>
    <w:rsid w:val="004365F4"/>
    <w:rsid w:val="00436696"/>
    <w:rsid w:val="00436A2A"/>
    <w:rsid w:val="00436A3B"/>
    <w:rsid w:val="00436ABB"/>
    <w:rsid w:val="00436D05"/>
    <w:rsid w:val="00436D52"/>
    <w:rsid w:val="00436D7C"/>
    <w:rsid w:val="004370C7"/>
    <w:rsid w:val="004371AB"/>
    <w:rsid w:val="00437393"/>
    <w:rsid w:val="00437457"/>
    <w:rsid w:val="004374DC"/>
    <w:rsid w:val="00437662"/>
    <w:rsid w:val="004377E6"/>
    <w:rsid w:val="00437895"/>
    <w:rsid w:val="004379DA"/>
    <w:rsid w:val="00437B29"/>
    <w:rsid w:val="00437C43"/>
    <w:rsid w:val="00437C7B"/>
    <w:rsid w:val="00437D5A"/>
    <w:rsid w:val="00437E77"/>
    <w:rsid w:val="004400B9"/>
    <w:rsid w:val="004402A7"/>
    <w:rsid w:val="0044035D"/>
    <w:rsid w:val="004404DA"/>
    <w:rsid w:val="00440507"/>
    <w:rsid w:val="004405E1"/>
    <w:rsid w:val="00440631"/>
    <w:rsid w:val="00440850"/>
    <w:rsid w:val="00440A50"/>
    <w:rsid w:val="00440B3E"/>
    <w:rsid w:val="00440CAE"/>
    <w:rsid w:val="00440EA5"/>
    <w:rsid w:val="00441076"/>
    <w:rsid w:val="004413FF"/>
    <w:rsid w:val="0044142F"/>
    <w:rsid w:val="0044146D"/>
    <w:rsid w:val="004416D4"/>
    <w:rsid w:val="00441775"/>
    <w:rsid w:val="00441799"/>
    <w:rsid w:val="00441A41"/>
    <w:rsid w:val="00441A79"/>
    <w:rsid w:val="00441AD9"/>
    <w:rsid w:val="00441EFE"/>
    <w:rsid w:val="00441F69"/>
    <w:rsid w:val="004422A1"/>
    <w:rsid w:val="004425C2"/>
    <w:rsid w:val="004426FE"/>
    <w:rsid w:val="0044274A"/>
    <w:rsid w:val="00442824"/>
    <w:rsid w:val="00442836"/>
    <w:rsid w:val="00442894"/>
    <w:rsid w:val="004429B7"/>
    <w:rsid w:val="00442A09"/>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747"/>
    <w:rsid w:val="00444901"/>
    <w:rsid w:val="00444934"/>
    <w:rsid w:val="00444960"/>
    <w:rsid w:val="00444A7E"/>
    <w:rsid w:val="00444E4B"/>
    <w:rsid w:val="00444F5E"/>
    <w:rsid w:val="0044503E"/>
    <w:rsid w:val="004450DE"/>
    <w:rsid w:val="0044511C"/>
    <w:rsid w:val="00445150"/>
    <w:rsid w:val="00445189"/>
    <w:rsid w:val="00445513"/>
    <w:rsid w:val="00445616"/>
    <w:rsid w:val="00445625"/>
    <w:rsid w:val="00445811"/>
    <w:rsid w:val="00445907"/>
    <w:rsid w:val="0044599B"/>
    <w:rsid w:val="004459BA"/>
    <w:rsid w:val="00445A2E"/>
    <w:rsid w:val="00445CFF"/>
    <w:rsid w:val="00445EAE"/>
    <w:rsid w:val="00445EBA"/>
    <w:rsid w:val="00445EBF"/>
    <w:rsid w:val="00445F1B"/>
    <w:rsid w:val="00445FF2"/>
    <w:rsid w:val="00446185"/>
    <w:rsid w:val="004461C2"/>
    <w:rsid w:val="004462A0"/>
    <w:rsid w:val="004462AF"/>
    <w:rsid w:val="00446340"/>
    <w:rsid w:val="004463BD"/>
    <w:rsid w:val="00446424"/>
    <w:rsid w:val="0044662A"/>
    <w:rsid w:val="00446661"/>
    <w:rsid w:val="00446718"/>
    <w:rsid w:val="00446721"/>
    <w:rsid w:val="00446793"/>
    <w:rsid w:val="00446B38"/>
    <w:rsid w:val="00446B46"/>
    <w:rsid w:val="00446E75"/>
    <w:rsid w:val="00446F84"/>
    <w:rsid w:val="00447810"/>
    <w:rsid w:val="0044786E"/>
    <w:rsid w:val="004478FA"/>
    <w:rsid w:val="004479BB"/>
    <w:rsid w:val="00447E54"/>
    <w:rsid w:val="0045039C"/>
    <w:rsid w:val="004504D2"/>
    <w:rsid w:val="00450778"/>
    <w:rsid w:val="00450997"/>
    <w:rsid w:val="00450C64"/>
    <w:rsid w:val="00450D3B"/>
    <w:rsid w:val="00450E1F"/>
    <w:rsid w:val="00450FC6"/>
    <w:rsid w:val="00451072"/>
    <w:rsid w:val="004512E9"/>
    <w:rsid w:val="00451489"/>
    <w:rsid w:val="0045169D"/>
    <w:rsid w:val="004518D5"/>
    <w:rsid w:val="00451B06"/>
    <w:rsid w:val="00451BEB"/>
    <w:rsid w:val="00451BED"/>
    <w:rsid w:val="00452028"/>
    <w:rsid w:val="004520FE"/>
    <w:rsid w:val="00452205"/>
    <w:rsid w:val="00452298"/>
    <w:rsid w:val="00452405"/>
    <w:rsid w:val="0045247B"/>
    <w:rsid w:val="004525DC"/>
    <w:rsid w:val="0045265C"/>
    <w:rsid w:val="004527C0"/>
    <w:rsid w:val="00452B39"/>
    <w:rsid w:val="00452B92"/>
    <w:rsid w:val="00453054"/>
    <w:rsid w:val="004533A9"/>
    <w:rsid w:val="00453871"/>
    <w:rsid w:val="00453A33"/>
    <w:rsid w:val="00453A43"/>
    <w:rsid w:val="00453DEF"/>
    <w:rsid w:val="00453E1C"/>
    <w:rsid w:val="00453FDB"/>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773"/>
    <w:rsid w:val="00455A7C"/>
    <w:rsid w:val="00455E20"/>
    <w:rsid w:val="00455E86"/>
    <w:rsid w:val="00455EEE"/>
    <w:rsid w:val="00456114"/>
    <w:rsid w:val="0045623E"/>
    <w:rsid w:val="00456337"/>
    <w:rsid w:val="00456369"/>
    <w:rsid w:val="004564A4"/>
    <w:rsid w:val="00456571"/>
    <w:rsid w:val="0045673E"/>
    <w:rsid w:val="004567CC"/>
    <w:rsid w:val="00456946"/>
    <w:rsid w:val="0045695D"/>
    <w:rsid w:val="00456971"/>
    <w:rsid w:val="00456A95"/>
    <w:rsid w:val="00456AC7"/>
    <w:rsid w:val="00456B17"/>
    <w:rsid w:val="00456B4F"/>
    <w:rsid w:val="00456D6C"/>
    <w:rsid w:val="00456FF8"/>
    <w:rsid w:val="00457209"/>
    <w:rsid w:val="004572B0"/>
    <w:rsid w:val="004573B3"/>
    <w:rsid w:val="0045742D"/>
    <w:rsid w:val="00457462"/>
    <w:rsid w:val="0045798D"/>
    <w:rsid w:val="00457A40"/>
    <w:rsid w:val="00457B27"/>
    <w:rsid w:val="00457BBC"/>
    <w:rsid w:val="00457C5E"/>
    <w:rsid w:val="00457DBB"/>
    <w:rsid w:val="00460058"/>
    <w:rsid w:val="004600A4"/>
    <w:rsid w:val="004600ED"/>
    <w:rsid w:val="00460115"/>
    <w:rsid w:val="0046022B"/>
    <w:rsid w:val="0046026D"/>
    <w:rsid w:val="0046027A"/>
    <w:rsid w:val="00460303"/>
    <w:rsid w:val="00460373"/>
    <w:rsid w:val="004605CC"/>
    <w:rsid w:val="0046072D"/>
    <w:rsid w:val="00460921"/>
    <w:rsid w:val="00460958"/>
    <w:rsid w:val="00460B81"/>
    <w:rsid w:val="00460C3C"/>
    <w:rsid w:val="00460D4A"/>
    <w:rsid w:val="00460E72"/>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31"/>
    <w:rsid w:val="00462274"/>
    <w:rsid w:val="004622A1"/>
    <w:rsid w:val="004622D0"/>
    <w:rsid w:val="00462380"/>
    <w:rsid w:val="00462420"/>
    <w:rsid w:val="0046260A"/>
    <w:rsid w:val="004626DA"/>
    <w:rsid w:val="004627D3"/>
    <w:rsid w:val="00462914"/>
    <w:rsid w:val="00462AE4"/>
    <w:rsid w:val="00462B09"/>
    <w:rsid w:val="00462B31"/>
    <w:rsid w:val="00462C65"/>
    <w:rsid w:val="00462E98"/>
    <w:rsid w:val="00462F1D"/>
    <w:rsid w:val="00462FED"/>
    <w:rsid w:val="004632A4"/>
    <w:rsid w:val="00463337"/>
    <w:rsid w:val="00463448"/>
    <w:rsid w:val="00463558"/>
    <w:rsid w:val="00463687"/>
    <w:rsid w:val="004636FA"/>
    <w:rsid w:val="004639D7"/>
    <w:rsid w:val="00463B30"/>
    <w:rsid w:val="00463B97"/>
    <w:rsid w:val="00463C9F"/>
    <w:rsid w:val="00463CF7"/>
    <w:rsid w:val="00463DEC"/>
    <w:rsid w:val="00463E15"/>
    <w:rsid w:val="00463E63"/>
    <w:rsid w:val="0046400B"/>
    <w:rsid w:val="0046405D"/>
    <w:rsid w:val="00464183"/>
    <w:rsid w:val="0046419C"/>
    <w:rsid w:val="004641A0"/>
    <w:rsid w:val="0046434B"/>
    <w:rsid w:val="00464897"/>
    <w:rsid w:val="00464A82"/>
    <w:rsid w:val="00464BD1"/>
    <w:rsid w:val="00464EDA"/>
    <w:rsid w:val="00464EE0"/>
    <w:rsid w:val="00464F32"/>
    <w:rsid w:val="00465062"/>
    <w:rsid w:val="0046512B"/>
    <w:rsid w:val="00465180"/>
    <w:rsid w:val="00465235"/>
    <w:rsid w:val="00465369"/>
    <w:rsid w:val="004653F0"/>
    <w:rsid w:val="00465467"/>
    <w:rsid w:val="00465573"/>
    <w:rsid w:val="0046558F"/>
    <w:rsid w:val="004659ED"/>
    <w:rsid w:val="00465BDB"/>
    <w:rsid w:val="00465C29"/>
    <w:rsid w:val="00465D59"/>
    <w:rsid w:val="00465EB3"/>
    <w:rsid w:val="0046674B"/>
    <w:rsid w:val="004670D7"/>
    <w:rsid w:val="00467742"/>
    <w:rsid w:val="00467857"/>
    <w:rsid w:val="00467898"/>
    <w:rsid w:val="00467A73"/>
    <w:rsid w:val="00467B98"/>
    <w:rsid w:val="00467C50"/>
    <w:rsid w:val="00467F68"/>
    <w:rsid w:val="004703E3"/>
    <w:rsid w:val="0047041E"/>
    <w:rsid w:val="0047051C"/>
    <w:rsid w:val="00470628"/>
    <w:rsid w:val="00470750"/>
    <w:rsid w:val="004707C5"/>
    <w:rsid w:val="004707F4"/>
    <w:rsid w:val="00470893"/>
    <w:rsid w:val="00470A2E"/>
    <w:rsid w:val="00470DF9"/>
    <w:rsid w:val="0047139B"/>
    <w:rsid w:val="00471459"/>
    <w:rsid w:val="00471515"/>
    <w:rsid w:val="0047166D"/>
    <w:rsid w:val="00471856"/>
    <w:rsid w:val="00471926"/>
    <w:rsid w:val="00471D89"/>
    <w:rsid w:val="00471DB0"/>
    <w:rsid w:val="00471FAB"/>
    <w:rsid w:val="0047212F"/>
    <w:rsid w:val="0047227B"/>
    <w:rsid w:val="004724FA"/>
    <w:rsid w:val="0047253B"/>
    <w:rsid w:val="004725FD"/>
    <w:rsid w:val="00472684"/>
    <w:rsid w:val="00472709"/>
    <w:rsid w:val="00472ACB"/>
    <w:rsid w:val="00472B4B"/>
    <w:rsid w:val="00472BF8"/>
    <w:rsid w:val="00472D93"/>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729"/>
    <w:rsid w:val="0047473D"/>
    <w:rsid w:val="0047475B"/>
    <w:rsid w:val="0047482E"/>
    <w:rsid w:val="00474963"/>
    <w:rsid w:val="00474982"/>
    <w:rsid w:val="004749DE"/>
    <w:rsid w:val="00474A07"/>
    <w:rsid w:val="00474B72"/>
    <w:rsid w:val="00474BBD"/>
    <w:rsid w:val="00474BEF"/>
    <w:rsid w:val="00474DDB"/>
    <w:rsid w:val="00474E76"/>
    <w:rsid w:val="00475260"/>
    <w:rsid w:val="004752C4"/>
    <w:rsid w:val="0047539C"/>
    <w:rsid w:val="004753D8"/>
    <w:rsid w:val="00475458"/>
    <w:rsid w:val="004755D5"/>
    <w:rsid w:val="00475674"/>
    <w:rsid w:val="004759EE"/>
    <w:rsid w:val="00475BC8"/>
    <w:rsid w:val="00475BF4"/>
    <w:rsid w:val="00475D13"/>
    <w:rsid w:val="00475D4F"/>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D8D"/>
    <w:rsid w:val="00476E7A"/>
    <w:rsid w:val="00476E98"/>
    <w:rsid w:val="00476EAE"/>
    <w:rsid w:val="00476FFD"/>
    <w:rsid w:val="004772E8"/>
    <w:rsid w:val="004774C5"/>
    <w:rsid w:val="004774EA"/>
    <w:rsid w:val="004775ED"/>
    <w:rsid w:val="004778C0"/>
    <w:rsid w:val="00477B60"/>
    <w:rsid w:val="004800C5"/>
    <w:rsid w:val="004801AE"/>
    <w:rsid w:val="00480247"/>
    <w:rsid w:val="00480509"/>
    <w:rsid w:val="00480618"/>
    <w:rsid w:val="0048061F"/>
    <w:rsid w:val="00480B03"/>
    <w:rsid w:val="00480B29"/>
    <w:rsid w:val="00480B74"/>
    <w:rsid w:val="00480BD7"/>
    <w:rsid w:val="00480C70"/>
    <w:rsid w:val="00480CC5"/>
    <w:rsid w:val="00480DA7"/>
    <w:rsid w:val="00480DB0"/>
    <w:rsid w:val="00480EAA"/>
    <w:rsid w:val="004810EC"/>
    <w:rsid w:val="0048117C"/>
    <w:rsid w:val="0048129B"/>
    <w:rsid w:val="004814C5"/>
    <w:rsid w:val="00481503"/>
    <w:rsid w:val="00481607"/>
    <w:rsid w:val="00481611"/>
    <w:rsid w:val="00481612"/>
    <w:rsid w:val="00481799"/>
    <w:rsid w:val="004817EE"/>
    <w:rsid w:val="0048189E"/>
    <w:rsid w:val="004818E4"/>
    <w:rsid w:val="004818FF"/>
    <w:rsid w:val="004819E2"/>
    <w:rsid w:val="00481BE0"/>
    <w:rsid w:val="00481E43"/>
    <w:rsid w:val="0048215F"/>
    <w:rsid w:val="00482389"/>
    <w:rsid w:val="0048244D"/>
    <w:rsid w:val="0048268F"/>
    <w:rsid w:val="00482852"/>
    <w:rsid w:val="00482943"/>
    <w:rsid w:val="00482ADC"/>
    <w:rsid w:val="00482BBD"/>
    <w:rsid w:val="00482C93"/>
    <w:rsid w:val="00482F5B"/>
    <w:rsid w:val="00482F79"/>
    <w:rsid w:val="00482FBB"/>
    <w:rsid w:val="00483078"/>
    <w:rsid w:val="004831D2"/>
    <w:rsid w:val="00483222"/>
    <w:rsid w:val="0048327F"/>
    <w:rsid w:val="0048332D"/>
    <w:rsid w:val="00483478"/>
    <w:rsid w:val="00483864"/>
    <w:rsid w:val="004839CF"/>
    <w:rsid w:val="004839E9"/>
    <w:rsid w:val="00483A76"/>
    <w:rsid w:val="00483BB6"/>
    <w:rsid w:val="00483D11"/>
    <w:rsid w:val="00483D20"/>
    <w:rsid w:val="00483EDC"/>
    <w:rsid w:val="0048406D"/>
    <w:rsid w:val="004848CE"/>
    <w:rsid w:val="0048491C"/>
    <w:rsid w:val="00484943"/>
    <w:rsid w:val="00484988"/>
    <w:rsid w:val="00484A23"/>
    <w:rsid w:val="00484C46"/>
    <w:rsid w:val="00484D4E"/>
    <w:rsid w:val="00484DC1"/>
    <w:rsid w:val="00484EB1"/>
    <w:rsid w:val="00485076"/>
    <w:rsid w:val="00485189"/>
    <w:rsid w:val="0048542B"/>
    <w:rsid w:val="00485525"/>
    <w:rsid w:val="004855FC"/>
    <w:rsid w:val="004856EF"/>
    <w:rsid w:val="0048577C"/>
    <w:rsid w:val="00485809"/>
    <w:rsid w:val="0048598C"/>
    <w:rsid w:val="00485998"/>
    <w:rsid w:val="00485A0B"/>
    <w:rsid w:val="00485D03"/>
    <w:rsid w:val="00485E8A"/>
    <w:rsid w:val="00485EF1"/>
    <w:rsid w:val="0048607C"/>
    <w:rsid w:val="004860EC"/>
    <w:rsid w:val="004862DE"/>
    <w:rsid w:val="004863AA"/>
    <w:rsid w:val="004863D7"/>
    <w:rsid w:val="004864FB"/>
    <w:rsid w:val="004866BE"/>
    <w:rsid w:val="004866F0"/>
    <w:rsid w:val="004867B3"/>
    <w:rsid w:val="004867DC"/>
    <w:rsid w:val="004868FF"/>
    <w:rsid w:val="004869B5"/>
    <w:rsid w:val="00486A09"/>
    <w:rsid w:val="00486BFA"/>
    <w:rsid w:val="00486DC4"/>
    <w:rsid w:val="00487014"/>
    <w:rsid w:val="0048702F"/>
    <w:rsid w:val="004870B8"/>
    <w:rsid w:val="00487451"/>
    <w:rsid w:val="004874D3"/>
    <w:rsid w:val="0048758C"/>
    <w:rsid w:val="0048762E"/>
    <w:rsid w:val="0048765D"/>
    <w:rsid w:val="00487866"/>
    <w:rsid w:val="00487A6F"/>
    <w:rsid w:val="00487C04"/>
    <w:rsid w:val="00487DD0"/>
    <w:rsid w:val="00487DFD"/>
    <w:rsid w:val="00487F28"/>
    <w:rsid w:val="00487F91"/>
    <w:rsid w:val="00490185"/>
    <w:rsid w:val="0049036A"/>
    <w:rsid w:val="00490532"/>
    <w:rsid w:val="00490649"/>
    <w:rsid w:val="0049069E"/>
    <w:rsid w:val="0049071D"/>
    <w:rsid w:val="0049093B"/>
    <w:rsid w:val="00490AE5"/>
    <w:rsid w:val="00490BA9"/>
    <w:rsid w:val="00490C62"/>
    <w:rsid w:val="00490E29"/>
    <w:rsid w:val="00490E4E"/>
    <w:rsid w:val="00490E94"/>
    <w:rsid w:val="00490EE3"/>
    <w:rsid w:val="00490F44"/>
    <w:rsid w:val="0049102F"/>
    <w:rsid w:val="00491294"/>
    <w:rsid w:val="00491381"/>
    <w:rsid w:val="004913C4"/>
    <w:rsid w:val="0049143D"/>
    <w:rsid w:val="00491464"/>
    <w:rsid w:val="004917C1"/>
    <w:rsid w:val="004918A0"/>
    <w:rsid w:val="004918F4"/>
    <w:rsid w:val="00491A24"/>
    <w:rsid w:val="00491EBD"/>
    <w:rsid w:val="00492059"/>
    <w:rsid w:val="00492074"/>
    <w:rsid w:val="0049238F"/>
    <w:rsid w:val="004924E5"/>
    <w:rsid w:val="00492597"/>
    <w:rsid w:val="00492619"/>
    <w:rsid w:val="004927F3"/>
    <w:rsid w:val="00492824"/>
    <w:rsid w:val="00492AEF"/>
    <w:rsid w:val="00492AFE"/>
    <w:rsid w:val="00492CCD"/>
    <w:rsid w:val="00493031"/>
    <w:rsid w:val="00493194"/>
    <w:rsid w:val="004931D8"/>
    <w:rsid w:val="00493337"/>
    <w:rsid w:val="0049349F"/>
    <w:rsid w:val="004934BF"/>
    <w:rsid w:val="004935A4"/>
    <w:rsid w:val="004937A8"/>
    <w:rsid w:val="0049389E"/>
    <w:rsid w:val="004938AA"/>
    <w:rsid w:val="004939BA"/>
    <w:rsid w:val="00493CCB"/>
    <w:rsid w:val="00493D08"/>
    <w:rsid w:val="00494353"/>
    <w:rsid w:val="0049454A"/>
    <w:rsid w:val="00494558"/>
    <w:rsid w:val="00494671"/>
    <w:rsid w:val="00494826"/>
    <w:rsid w:val="004949D8"/>
    <w:rsid w:val="00494AF6"/>
    <w:rsid w:val="00494E75"/>
    <w:rsid w:val="00495071"/>
    <w:rsid w:val="004951B0"/>
    <w:rsid w:val="00495309"/>
    <w:rsid w:val="0049545F"/>
    <w:rsid w:val="0049551F"/>
    <w:rsid w:val="00495567"/>
    <w:rsid w:val="00495A32"/>
    <w:rsid w:val="00495D21"/>
    <w:rsid w:val="004960F6"/>
    <w:rsid w:val="004961DB"/>
    <w:rsid w:val="0049625B"/>
    <w:rsid w:val="004963A8"/>
    <w:rsid w:val="004963C4"/>
    <w:rsid w:val="0049653E"/>
    <w:rsid w:val="004966A8"/>
    <w:rsid w:val="004967E2"/>
    <w:rsid w:val="0049682E"/>
    <w:rsid w:val="00496BEF"/>
    <w:rsid w:val="00496DC2"/>
    <w:rsid w:val="00496E38"/>
    <w:rsid w:val="00496E55"/>
    <w:rsid w:val="00497106"/>
    <w:rsid w:val="00497329"/>
    <w:rsid w:val="004974F3"/>
    <w:rsid w:val="00497600"/>
    <w:rsid w:val="0049775B"/>
    <w:rsid w:val="00497841"/>
    <w:rsid w:val="00497A36"/>
    <w:rsid w:val="00497A9A"/>
    <w:rsid w:val="00497B13"/>
    <w:rsid w:val="00497C03"/>
    <w:rsid w:val="00497CCB"/>
    <w:rsid w:val="00497CFA"/>
    <w:rsid w:val="00497EC4"/>
    <w:rsid w:val="004A01E1"/>
    <w:rsid w:val="004A02B2"/>
    <w:rsid w:val="004A044B"/>
    <w:rsid w:val="004A04A2"/>
    <w:rsid w:val="004A0746"/>
    <w:rsid w:val="004A08C9"/>
    <w:rsid w:val="004A0974"/>
    <w:rsid w:val="004A0A03"/>
    <w:rsid w:val="004A0E00"/>
    <w:rsid w:val="004A0F61"/>
    <w:rsid w:val="004A1022"/>
    <w:rsid w:val="004A1437"/>
    <w:rsid w:val="004A1452"/>
    <w:rsid w:val="004A158D"/>
    <w:rsid w:val="004A15F7"/>
    <w:rsid w:val="004A1600"/>
    <w:rsid w:val="004A1606"/>
    <w:rsid w:val="004A1845"/>
    <w:rsid w:val="004A1857"/>
    <w:rsid w:val="004A1899"/>
    <w:rsid w:val="004A1AE5"/>
    <w:rsid w:val="004A1C89"/>
    <w:rsid w:val="004A1CDB"/>
    <w:rsid w:val="004A1CDC"/>
    <w:rsid w:val="004A1DAA"/>
    <w:rsid w:val="004A1E81"/>
    <w:rsid w:val="004A1F27"/>
    <w:rsid w:val="004A201F"/>
    <w:rsid w:val="004A23AD"/>
    <w:rsid w:val="004A23B8"/>
    <w:rsid w:val="004A23C0"/>
    <w:rsid w:val="004A2415"/>
    <w:rsid w:val="004A255C"/>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10"/>
    <w:rsid w:val="004A4024"/>
    <w:rsid w:val="004A40F9"/>
    <w:rsid w:val="004A4527"/>
    <w:rsid w:val="004A4625"/>
    <w:rsid w:val="004A46C0"/>
    <w:rsid w:val="004A46E5"/>
    <w:rsid w:val="004A4900"/>
    <w:rsid w:val="004A4A8E"/>
    <w:rsid w:val="004A4D38"/>
    <w:rsid w:val="004A4E7E"/>
    <w:rsid w:val="004A4E95"/>
    <w:rsid w:val="004A4EB4"/>
    <w:rsid w:val="004A51FA"/>
    <w:rsid w:val="004A5270"/>
    <w:rsid w:val="004A549B"/>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BE"/>
    <w:rsid w:val="004A6AE1"/>
    <w:rsid w:val="004A705C"/>
    <w:rsid w:val="004A7172"/>
    <w:rsid w:val="004A7276"/>
    <w:rsid w:val="004A746B"/>
    <w:rsid w:val="004A7507"/>
    <w:rsid w:val="004A7577"/>
    <w:rsid w:val="004A770C"/>
    <w:rsid w:val="004A7820"/>
    <w:rsid w:val="004A7884"/>
    <w:rsid w:val="004A7DD5"/>
    <w:rsid w:val="004A7EE7"/>
    <w:rsid w:val="004A7FB0"/>
    <w:rsid w:val="004B0090"/>
    <w:rsid w:val="004B012A"/>
    <w:rsid w:val="004B0164"/>
    <w:rsid w:val="004B01EA"/>
    <w:rsid w:val="004B06EA"/>
    <w:rsid w:val="004B0706"/>
    <w:rsid w:val="004B0739"/>
    <w:rsid w:val="004B0780"/>
    <w:rsid w:val="004B0787"/>
    <w:rsid w:val="004B07ED"/>
    <w:rsid w:val="004B0AE6"/>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013"/>
    <w:rsid w:val="004B31F3"/>
    <w:rsid w:val="004B32F5"/>
    <w:rsid w:val="004B3329"/>
    <w:rsid w:val="004B3505"/>
    <w:rsid w:val="004B3557"/>
    <w:rsid w:val="004B35E1"/>
    <w:rsid w:val="004B35EC"/>
    <w:rsid w:val="004B3C3F"/>
    <w:rsid w:val="004B3CCC"/>
    <w:rsid w:val="004B3E0A"/>
    <w:rsid w:val="004B43DA"/>
    <w:rsid w:val="004B446F"/>
    <w:rsid w:val="004B45A2"/>
    <w:rsid w:val="004B46C3"/>
    <w:rsid w:val="004B4789"/>
    <w:rsid w:val="004B4A0F"/>
    <w:rsid w:val="004B4E82"/>
    <w:rsid w:val="004B4F6B"/>
    <w:rsid w:val="004B50E0"/>
    <w:rsid w:val="004B556C"/>
    <w:rsid w:val="004B5584"/>
    <w:rsid w:val="004B55EC"/>
    <w:rsid w:val="004B57A5"/>
    <w:rsid w:val="004B5AE3"/>
    <w:rsid w:val="004B5B2C"/>
    <w:rsid w:val="004B5C33"/>
    <w:rsid w:val="004B5C9A"/>
    <w:rsid w:val="004B5D95"/>
    <w:rsid w:val="004B5DE0"/>
    <w:rsid w:val="004B612D"/>
    <w:rsid w:val="004B624C"/>
    <w:rsid w:val="004B6301"/>
    <w:rsid w:val="004B64EA"/>
    <w:rsid w:val="004B650B"/>
    <w:rsid w:val="004B6697"/>
    <w:rsid w:val="004B66DC"/>
    <w:rsid w:val="004B6939"/>
    <w:rsid w:val="004B6FD2"/>
    <w:rsid w:val="004B6FFB"/>
    <w:rsid w:val="004B7311"/>
    <w:rsid w:val="004B743E"/>
    <w:rsid w:val="004B75C7"/>
    <w:rsid w:val="004B761B"/>
    <w:rsid w:val="004B795F"/>
    <w:rsid w:val="004B7BA5"/>
    <w:rsid w:val="004B7C6F"/>
    <w:rsid w:val="004B7E99"/>
    <w:rsid w:val="004B7F2C"/>
    <w:rsid w:val="004C0023"/>
    <w:rsid w:val="004C00B0"/>
    <w:rsid w:val="004C0346"/>
    <w:rsid w:val="004C0456"/>
    <w:rsid w:val="004C088A"/>
    <w:rsid w:val="004C09FD"/>
    <w:rsid w:val="004C0B06"/>
    <w:rsid w:val="004C0B5B"/>
    <w:rsid w:val="004C0C5C"/>
    <w:rsid w:val="004C0F99"/>
    <w:rsid w:val="004C1035"/>
    <w:rsid w:val="004C10AA"/>
    <w:rsid w:val="004C1125"/>
    <w:rsid w:val="004C1150"/>
    <w:rsid w:val="004C12A0"/>
    <w:rsid w:val="004C130D"/>
    <w:rsid w:val="004C133A"/>
    <w:rsid w:val="004C13B9"/>
    <w:rsid w:val="004C1624"/>
    <w:rsid w:val="004C17DE"/>
    <w:rsid w:val="004C17FF"/>
    <w:rsid w:val="004C1905"/>
    <w:rsid w:val="004C19E4"/>
    <w:rsid w:val="004C1C9C"/>
    <w:rsid w:val="004C1E8E"/>
    <w:rsid w:val="004C1ED8"/>
    <w:rsid w:val="004C2371"/>
    <w:rsid w:val="004C245B"/>
    <w:rsid w:val="004C2475"/>
    <w:rsid w:val="004C24B4"/>
    <w:rsid w:val="004C2832"/>
    <w:rsid w:val="004C2BC0"/>
    <w:rsid w:val="004C2F01"/>
    <w:rsid w:val="004C30D0"/>
    <w:rsid w:val="004C3472"/>
    <w:rsid w:val="004C34E8"/>
    <w:rsid w:val="004C37B2"/>
    <w:rsid w:val="004C3866"/>
    <w:rsid w:val="004C389A"/>
    <w:rsid w:val="004C38F7"/>
    <w:rsid w:val="004C3AD1"/>
    <w:rsid w:val="004C3C51"/>
    <w:rsid w:val="004C3EE9"/>
    <w:rsid w:val="004C3F0E"/>
    <w:rsid w:val="004C41A7"/>
    <w:rsid w:val="004C460C"/>
    <w:rsid w:val="004C47FE"/>
    <w:rsid w:val="004C4BCE"/>
    <w:rsid w:val="004C4BF3"/>
    <w:rsid w:val="004C4C3E"/>
    <w:rsid w:val="004C4D45"/>
    <w:rsid w:val="004C4E5B"/>
    <w:rsid w:val="004C4F33"/>
    <w:rsid w:val="004C4FD0"/>
    <w:rsid w:val="004C5075"/>
    <w:rsid w:val="004C507A"/>
    <w:rsid w:val="004C51A7"/>
    <w:rsid w:val="004C521E"/>
    <w:rsid w:val="004C5283"/>
    <w:rsid w:val="004C5480"/>
    <w:rsid w:val="004C566C"/>
    <w:rsid w:val="004C58E9"/>
    <w:rsid w:val="004C5A41"/>
    <w:rsid w:val="004C5B40"/>
    <w:rsid w:val="004C5C44"/>
    <w:rsid w:val="004C5E35"/>
    <w:rsid w:val="004C5EF0"/>
    <w:rsid w:val="004C63D6"/>
    <w:rsid w:val="004C63E7"/>
    <w:rsid w:val="004C6424"/>
    <w:rsid w:val="004C6513"/>
    <w:rsid w:val="004C655E"/>
    <w:rsid w:val="004C660B"/>
    <w:rsid w:val="004C6954"/>
    <w:rsid w:val="004C69B5"/>
    <w:rsid w:val="004C69FD"/>
    <w:rsid w:val="004C6A0E"/>
    <w:rsid w:val="004C6A4F"/>
    <w:rsid w:val="004C6C5E"/>
    <w:rsid w:val="004C6D45"/>
    <w:rsid w:val="004C6E4D"/>
    <w:rsid w:val="004C730E"/>
    <w:rsid w:val="004C7413"/>
    <w:rsid w:val="004C75B8"/>
    <w:rsid w:val="004C7635"/>
    <w:rsid w:val="004C7739"/>
    <w:rsid w:val="004C7804"/>
    <w:rsid w:val="004C7852"/>
    <w:rsid w:val="004C786E"/>
    <w:rsid w:val="004C7968"/>
    <w:rsid w:val="004C7BDF"/>
    <w:rsid w:val="004C7D1D"/>
    <w:rsid w:val="004D0074"/>
    <w:rsid w:val="004D00B2"/>
    <w:rsid w:val="004D00CB"/>
    <w:rsid w:val="004D0274"/>
    <w:rsid w:val="004D04B9"/>
    <w:rsid w:val="004D04EE"/>
    <w:rsid w:val="004D0DD2"/>
    <w:rsid w:val="004D0E42"/>
    <w:rsid w:val="004D0F5B"/>
    <w:rsid w:val="004D0FA5"/>
    <w:rsid w:val="004D1059"/>
    <w:rsid w:val="004D1415"/>
    <w:rsid w:val="004D144C"/>
    <w:rsid w:val="004D14D0"/>
    <w:rsid w:val="004D17E6"/>
    <w:rsid w:val="004D1A0E"/>
    <w:rsid w:val="004D1A33"/>
    <w:rsid w:val="004D1B5A"/>
    <w:rsid w:val="004D1C35"/>
    <w:rsid w:val="004D1D64"/>
    <w:rsid w:val="004D1DBB"/>
    <w:rsid w:val="004D1F5D"/>
    <w:rsid w:val="004D2085"/>
    <w:rsid w:val="004D2462"/>
    <w:rsid w:val="004D2474"/>
    <w:rsid w:val="004D27C4"/>
    <w:rsid w:val="004D2855"/>
    <w:rsid w:val="004D2870"/>
    <w:rsid w:val="004D2C9A"/>
    <w:rsid w:val="004D2E57"/>
    <w:rsid w:val="004D2E58"/>
    <w:rsid w:val="004D2F88"/>
    <w:rsid w:val="004D30AD"/>
    <w:rsid w:val="004D30D0"/>
    <w:rsid w:val="004D3100"/>
    <w:rsid w:val="004D3201"/>
    <w:rsid w:val="004D3232"/>
    <w:rsid w:val="004D3251"/>
    <w:rsid w:val="004D3403"/>
    <w:rsid w:val="004D37E1"/>
    <w:rsid w:val="004D3966"/>
    <w:rsid w:val="004D39CA"/>
    <w:rsid w:val="004D3BA6"/>
    <w:rsid w:val="004D3BA7"/>
    <w:rsid w:val="004D3BF4"/>
    <w:rsid w:val="004D4048"/>
    <w:rsid w:val="004D40D5"/>
    <w:rsid w:val="004D466C"/>
    <w:rsid w:val="004D46F0"/>
    <w:rsid w:val="004D4764"/>
    <w:rsid w:val="004D481E"/>
    <w:rsid w:val="004D48E3"/>
    <w:rsid w:val="004D4968"/>
    <w:rsid w:val="004D49BA"/>
    <w:rsid w:val="004D4A8A"/>
    <w:rsid w:val="004D4AB5"/>
    <w:rsid w:val="004D4ABF"/>
    <w:rsid w:val="004D4BBB"/>
    <w:rsid w:val="004D4CB6"/>
    <w:rsid w:val="004D4F8B"/>
    <w:rsid w:val="004D50CC"/>
    <w:rsid w:val="004D5411"/>
    <w:rsid w:val="004D5662"/>
    <w:rsid w:val="004D5728"/>
    <w:rsid w:val="004D58D1"/>
    <w:rsid w:val="004D59D0"/>
    <w:rsid w:val="004D5C98"/>
    <w:rsid w:val="004D5F02"/>
    <w:rsid w:val="004D5F67"/>
    <w:rsid w:val="004D602D"/>
    <w:rsid w:val="004D63FF"/>
    <w:rsid w:val="004D65BA"/>
    <w:rsid w:val="004D6708"/>
    <w:rsid w:val="004D6788"/>
    <w:rsid w:val="004D68C0"/>
    <w:rsid w:val="004D68E0"/>
    <w:rsid w:val="004D6B64"/>
    <w:rsid w:val="004D6C1A"/>
    <w:rsid w:val="004D6EC6"/>
    <w:rsid w:val="004D70E1"/>
    <w:rsid w:val="004D710C"/>
    <w:rsid w:val="004D7209"/>
    <w:rsid w:val="004D7885"/>
    <w:rsid w:val="004E0033"/>
    <w:rsid w:val="004E00F1"/>
    <w:rsid w:val="004E0394"/>
    <w:rsid w:val="004E03BE"/>
    <w:rsid w:val="004E03D5"/>
    <w:rsid w:val="004E0494"/>
    <w:rsid w:val="004E071E"/>
    <w:rsid w:val="004E08F9"/>
    <w:rsid w:val="004E09EB"/>
    <w:rsid w:val="004E0CD0"/>
    <w:rsid w:val="004E1260"/>
    <w:rsid w:val="004E130C"/>
    <w:rsid w:val="004E155E"/>
    <w:rsid w:val="004E16CB"/>
    <w:rsid w:val="004E188E"/>
    <w:rsid w:val="004E189C"/>
    <w:rsid w:val="004E1923"/>
    <w:rsid w:val="004E1CBB"/>
    <w:rsid w:val="004E1D07"/>
    <w:rsid w:val="004E1DAE"/>
    <w:rsid w:val="004E1E31"/>
    <w:rsid w:val="004E2025"/>
    <w:rsid w:val="004E209D"/>
    <w:rsid w:val="004E2132"/>
    <w:rsid w:val="004E2141"/>
    <w:rsid w:val="004E21D3"/>
    <w:rsid w:val="004E2210"/>
    <w:rsid w:val="004E2250"/>
    <w:rsid w:val="004E297B"/>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62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9FB"/>
    <w:rsid w:val="004E5C61"/>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E7F94"/>
    <w:rsid w:val="004F0012"/>
    <w:rsid w:val="004F004B"/>
    <w:rsid w:val="004F004D"/>
    <w:rsid w:val="004F01B4"/>
    <w:rsid w:val="004F020A"/>
    <w:rsid w:val="004F024C"/>
    <w:rsid w:val="004F0485"/>
    <w:rsid w:val="004F0DD7"/>
    <w:rsid w:val="004F0F94"/>
    <w:rsid w:val="004F1165"/>
    <w:rsid w:val="004F12B3"/>
    <w:rsid w:val="004F133C"/>
    <w:rsid w:val="004F13D2"/>
    <w:rsid w:val="004F1443"/>
    <w:rsid w:val="004F14B2"/>
    <w:rsid w:val="004F152A"/>
    <w:rsid w:val="004F1633"/>
    <w:rsid w:val="004F17CA"/>
    <w:rsid w:val="004F180E"/>
    <w:rsid w:val="004F18ED"/>
    <w:rsid w:val="004F1A00"/>
    <w:rsid w:val="004F1AEF"/>
    <w:rsid w:val="004F1F3F"/>
    <w:rsid w:val="004F2146"/>
    <w:rsid w:val="004F2219"/>
    <w:rsid w:val="004F224B"/>
    <w:rsid w:val="004F2261"/>
    <w:rsid w:val="004F244A"/>
    <w:rsid w:val="004F24C4"/>
    <w:rsid w:val="004F256F"/>
    <w:rsid w:val="004F270C"/>
    <w:rsid w:val="004F2826"/>
    <w:rsid w:val="004F2949"/>
    <w:rsid w:val="004F2AA6"/>
    <w:rsid w:val="004F2B9C"/>
    <w:rsid w:val="004F2CCE"/>
    <w:rsid w:val="004F2D44"/>
    <w:rsid w:val="004F2F1F"/>
    <w:rsid w:val="004F2FAF"/>
    <w:rsid w:val="004F327A"/>
    <w:rsid w:val="004F3352"/>
    <w:rsid w:val="004F3368"/>
    <w:rsid w:val="004F349F"/>
    <w:rsid w:val="004F3590"/>
    <w:rsid w:val="004F359A"/>
    <w:rsid w:val="004F35DB"/>
    <w:rsid w:val="004F36E2"/>
    <w:rsid w:val="004F388D"/>
    <w:rsid w:val="004F3B12"/>
    <w:rsid w:val="004F3BE0"/>
    <w:rsid w:val="004F3C92"/>
    <w:rsid w:val="004F3DD1"/>
    <w:rsid w:val="004F40CC"/>
    <w:rsid w:val="004F4184"/>
    <w:rsid w:val="004F4388"/>
    <w:rsid w:val="004F4527"/>
    <w:rsid w:val="004F45E3"/>
    <w:rsid w:val="004F4639"/>
    <w:rsid w:val="004F4738"/>
    <w:rsid w:val="004F4739"/>
    <w:rsid w:val="004F4772"/>
    <w:rsid w:val="004F49B5"/>
    <w:rsid w:val="004F4E53"/>
    <w:rsid w:val="004F5029"/>
    <w:rsid w:val="004F512B"/>
    <w:rsid w:val="004F5189"/>
    <w:rsid w:val="004F53E4"/>
    <w:rsid w:val="004F555E"/>
    <w:rsid w:val="004F56BB"/>
    <w:rsid w:val="004F5748"/>
    <w:rsid w:val="004F58AB"/>
    <w:rsid w:val="004F5BF9"/>
    <w:rsid w:val="004F5CD9"/>
    <w:rsid w:val="004F5D4A"/>
    <w:rsid w:val="004F5D6E"/>
    <w:rsid w:val="004F5EBB"/>
    <w:rsid w:val="004F6142"/>
    <w:rsid w:val="004F6149"/>
    <w:rsid w:val="004F6249"/>
    <w:rsid w:val="004F6286"/>
    <w:rsid w:val="004F62AD"/>
    <w:rsid w:val="004F67BC"/>
    <w:rsid w:val="004F6812"/>
    <w:rsid w:val="004F6836"/>
    <w:rsid w:val="004F69D1"/>
    <w:rsid w:val="004F6AFE"/>
    <w:rsid w:val="004F6EC2"/>
    <w:rsid w:val="004F6F20"/>
    <w:rsid w:val="004F6F68"/>
    <w:rsid w:val="004F735F"/>
    <w:rsid w:val="004F7373"/>
    <w:rsid w:val="004F73A5"/>
    <w:rsid w:val="004F769B"/>
    <w:rsid w:val="004F76A6"/>
    <w:rsid w:val="004F77E9"/>
    <w:rsid w:val="004F7970"/>
    <w:rsid w:val="004F7A14"/>
    <w:rsid w:val="004F7C51"/>
    <w:rsid w:val="004F7D6B"/>
    <w:rsid w:val="004F7F1A"/>
    <w:rsid w:val="00500087"/>
    <w:rsid w:val="00500102"/>
    <w:rsid w:val="0050031C"/>
    <w:rsid w:val="005003AD"/>
    <w:rsid w:val="005004F7"/>
    <w:rsid w:val="005006CC"/>
    <w:rsid w:val="00500798"/>
    <w:rsid w:val="005007E7"/>
    <w:rsid w:val="00500800"/>
    <w:rsid w:val="00500925"/>
    <w:rsid w:val="005009F1"/>
    <w:rsid w:val="00500A59"/>
    <w:rsid w:val="00500D57"/>
    <w:rsid w:val="00500F89"/>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515"/>
    <w:rsid w:val="00502857"/>
    <w:rsid w:val="005028CC"/>
    <w:rsid w:val="00502940"/>
    <w:rsid w:val="005029A2"/>
    <w:rsid w:val="005029EF"/>
    <w:rsid w:val="00502A53"/>
    <w:rsid w:val="00502C83"/>
    <w:rsid w:val="00502FCA"/>
    <w:rsid w:val="00502FED"/>
    <w:rsid w:val="005030C8"/>
    <w:rsid w:val="005033EE"/>
    <w:rsid w:val="00503547"/>
    <w:rsid w:val="0050377B"/>
    <w:rsid w:val="005038A7"/>
    <w:rsid w:val="0050398B"/>
    <w:rsid w:val="005039C3"/>
    <w:rsid w:val="00503A01"/>
    <w:rsid w:val="00503A62"/>
    <w:rsid w:val="00503A7A"/>
    <w:rsid w:val="00503AEC"/>
    <w:rsid w:val="00503DBE"/>
    <w:rsid w:val="00503E91"/>
    <w:rsid w:val="00503FAD"/>
    <w:rsid w:val="0050420D"/>
    <w:rsid w:val="00504289"/>
    <w:rsid w:val="005043EE"/>
    <w:rsid w:val="00504527"/>
    <w:rsid w:val="00504639"/>
    <w:rsid w:val="005046DA"/>
    <w:rsid w:val="00504B58"/>
    <w:rsid w:val="00504BF5"/>
    <w:rsid w:val="00504C77"/>
    <w:rsid w:val="00504CBB"/>
    <w:rsid w:val="00504D71"/>
    <w:rsid w:val="00504D9B"/>
    <w:rsid w:val="00504E9A"/>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78A"/>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4CC"/>
    <w:rsid w:val="0050757F"/>
    <w:rsid w:val="00507754"/>
    <w:rsid w:val="00507914"/>
    <w:rsid w:val="00507A38"/>
    <w:rsid w:val="00507ADF"/>
    <w:rsid w:val="00507B46"/>
    <w:rsid w:val="00507CAF"/>
    <w:rsid w:val="00507DA0"/>
    <w:rsid w:val="00507F0D"/>
    <w:rsid w:val="005100ED"/>
    <w:rsid w:val="00510374"/>
    <w:rsid w:val="00510444"/>
    <w:rsid w:val="0051046B"/>
    <w:rsid w:val="00510483"/>
    <w:rsid w:val="00510722"/>
    <w:rsid w:val="00510E50"/>
    <w:rsid w:val="00510FDF"/>
    <w:rsid w:val="00511081"/>
    <w:rsid w:val="005111D4"/>
    <w:rsid w:val="00511599"/>
    <w:rsid w:val="00511646"/>
    <w:rsid w:val="005117EA"/>
    <w:rsid w:val="0051195E"/>
    <w:rsid w:val="005119D6"/>
    <w:rsid w:val="00511D50"/>
    <w:rsid w:val="00511E67"/>
    <w:rsid w:val="00511F8B"/>
    <w:rsid w:val="00512032"/>
    <w:rsid w:val="005123F7"/>
    <w:rsid w:val="0051263C"/>
    <w:rsid w:val="00512673"/>
    <w:rsid w:val="005126F5"/>
    <w:rsid w:val="00512747"/>
    <w:rsid w:val="00512A7B"/>
    <w:rsid w:val="00512A9B"/>
    <w:rsid w:val="00512A9D"/>
    <w:rsid w:val="00512AB7"/>
    <w:rsid w:val="00512C63"/>
    <w:rsid w:val="00512D39"/>
    <w:rsid w:val="00513261"/>
    <w:rsid w:val="005135B1"/>
    <w:rsid w:val="00513B8C"/>
    <w:rsid w:val="00513C3F"/>
    <w:rsid w:val="00513F4F"/>
    <w:rsid w:val="00513F8F"/>
    <w:rsid w:val="00513FA0"/>
    <w:rsid w:val="00514045"/>
    <w:rsid w:val="005140B9"/>
    <w:rsid w:val="0051412B"/>
    <w:rsid w:val="00514367"/>
    <w:rsid w:val="00514574"/>
    <w:rsid w:val="005145F9"/>
    <w:rsid w:val="005147E7"/>
    <w:rsid w:val="005149A2"/>
    <w:rsid w:val="00514BAA"/>
    <w:rsid w:val="00514CEB"/>
    <w:rsid w:val="00514CEE"/>
    <w:rsid w:val="005150E4"/>
    <w:rsid w:val="0051518A"/>
    <w:rsid w:val="00515350"/>
    <w:rsid w:val="005153D6"/>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5EF8"/>
    <w:rsid w:val="00515F2C"/>
    <w:rsid w:val="00516276"/>
    <w:rsid w:val="00516409"/>
    <w:rsid w:val="0051640C"/>
    <w:rsid w:val="00516470"/>
    <w:rsid w:val="005165B5"/>
    <w:rsid w:val="00516632"/>
    <w:rsid w:val="00516813"/>
    <w:rsid w:val="00516929"/>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596"/>
    <w:rsid w:val="0052082D"/>
    <w:rsid w:val="005209F1"/>
    <w:rsid w:val="00520AE3"/>
    <w:rsid w:val="00520D3A"/>
    <w:rsid w:val="00520D74"/>
    <w:rsid w:val="00520EFA"/>
    <w:rsid w:val="00520FEC"/>
    <w:rsid w:val="005211E3"/>
    <w:rsid w:val="00521209"/>
    <w:rsid w:val="00521294"/>
    <w:rsid w:val="005213D0"/>
    <w:rsid w:val="0052142E"/>
    <w:rsid w:val="0052153A"/>
    <w:rsid w:val="00521572"/>
    <w:rsid w:val="005217D3"/>
    <w:rsid w:val="00521ABC"/>
    <w:rsid w:val="00521D5B"/>
    <w:rsid w:val="00521D65"/>
    <w:rsid w:val="00521EA7"/>
    <w:rsid w:val="00522160"/>
    <w:rsid w:val="005221A4"/>
    <w:rsid w:val="00522237"/>
    <w:rsid w:val="005225C5"/>
    <w:rsid w:val="00522603"/>
    <w:rsid w:val="0052260B"/>
    <w:rsid w:val="00522701"/>
    <w:rsid w:val="0052275E"/>
    <w:rsid w:val="005229C9"/>
    <w:rsid w:val="00522C3A"/>
    <w:rsid w:val="00522CD6"/>
    <w:rsid w:val="00522DFB"/>
    <w:rsid w:val="005230C7"/>
    <w:rsid w:val="005231A1"/>
    <w:rsid w:val="00523366"/>
    <w:rsid w:val="005234E7"/>
    <w:rsid w:val="005237E7"/>
    <w:rsid w:val="0052381F"/>
    <w:rsid w:val="00523B4E"/>
    <w:rsid w:val="00523E18"/>
    <w:rsid w:val="00523F32"/>
    <w:rsid w:val="0052422C"/>
    <w:rsid w:val="005244D5"/>
    <w:rsid w:val="005245D1"/>
    <w:rsid w:val="0052463B"/>
    <w:rsid w:val="005249B0"/>
    <w:rsid w:val="00524AD1"/>
    <w:rsid w:val="00524AE9"/>
    <w:rsid w:val="00524CA3"/>
    <w:rsid w:val="00524CC5"/>
    <w:rsid w:val="00524D9D"/>
    <w:rsid w:val="00524E6A"/>
    <w:rsid w:val="005250A0"/>
    <w:rsid w:val="005251DA"/>
    <w:rsid w:val="0052526C"/>
    <w:rsid w:val="005252B3"/>
    <w:rsid w:val="00525398"/>
    <w:rsid w:val="00525407"/>
    <w:rsid w:val="005254C4"/>
    <w:rsid w:val="0052572D"/>
    <w:rsid w:val="0052577B"/>
    <w:rsid w:val="005259CD"/>
    <w:rsid w:val="00525A4D"/>
    <w:rsid w:val="00525A5C"/>
    <w:rsid w:val="00525B12"/>
    <w:rsid w:val="00525BFB"/>
    <w:rsid w:val="00525EE0"/>
    <w:rsid w:val="00525F71"/>
    <w:rsid w:val="00525F9D"/>
    <w:rsid w:val="00526270"/>
    <w:rsid w:val="00526469"/>
    <w:rsid w:val="0052646E"/>
    <w:rsid w:val="00526693"/>
    <w:rsid w:val="00526817"/>
    <w:rsid w:val="005269C2"/>
    <w:rsid w:val="005269D9"/>
    <w:rsid w:val="005269E4"/>
    <w:rsid w:val="00526A27"/>
    <w:rsid w:val="00526A5E"/>
    <w:rsid w:val="00526AC7"/>
    <w:rsid w:val="00526C8A"/>
    <w:rsid w:val="00526E57"/>
    <w:rsid w:val="00526F4B"/>
    <w:rsid w:val="0052719A"/>
    <w:rsid w:val="005272A8"/>
    <w:rsid w:val="00527489"/>
    <w:rsid w:val="00527576"/>
    <w:rsid w:val="005276FD"/>
    <w:rsid w:val="00527860"/>
    <w:rsid w:val="005278F0"/>
    <w:rsid w:val="00527A58"/>
    <w:rsid w:val="00527ADB"/>
    <w:rsid w:val="00527AE5"/>
    <w:rsid w:val="00527C0A"/>
    <w:rsid w:val="00527CEC"/>
    <w:rsid w:val="0053005D"/>
    <w:rsid w:val="0053007D"/>
    <w:rsid w:val="00530102"/>
    <w:rsid w:val="0053012B"/>
    <w:rsid w:val="005301EC"/>
    <w:rsid w:val="00530509"/>
    <w:rsid w:val="0053066C"/>
    <w:rsid w:val="005306B8"/>
    <w:rsid w:val="00530AFD"/>
    <w:rsid w:val="00530B51"/>
    <w:rsid w:val="00531039"/>
    <w:rsid w:val="0053118F"/>
    <w:rsid w:val="005311A5"/>
    <w:rsid w:val="00531282"/>
    <w:rsid w:val="00531313"/>
    <w:rsid w:val="0053150C"/>
    <w:rsid w:val="00531562"/>
    <w:rsid w:val="00531647"/>
    <w:rsid w:val="0053173A"/>
    <w:rsid w:val="0053175D"/>
    <w:rsid w:val="005317EC"/>
    <w:rsid w:val="00531824"/>
    <w:rsid w:val="0053189A"/>
    <w:rsid w:val="00531AF4"/>
    <w:rsid w:val="00531DC2"/>
    <w:rsid w:val="00531EA2"/>
    <w:rsid w:val="00531EED"/>
    <w:rsid w:val="00531F15"/>
    <w:rsid w:val="00531F71"/>
    <w:rsid w:val="00532292"/>
    <w:rsid w:val="00532462"/>
    <w:rsid w:val="00532848"/>
    <w:rsid w:val="00532879"/>
    <w:rsid w:val="005328D8"/>
    <w:rsid w:val="00532B0F"/>
    <w:rsid w:val="00532B16"/>
    <w:rsid w:val="00532B23"/>
    <w:rsid w:val="00532C9D"/>
    <w:rsid w:val="00532DD0"/>
    <w:rsid w:val="00532E51"/>
    <w:rsid w:val="0053300A"/>
    <w:rsid w:val="005331C0"/>
    <w:rsid w:val="00533215"/>
    <w:rsid w:val="00533296"/>
    <w:rsid w:val="005333AE"/>
    <w:rsid w:val="005333F0"/>
    <w:rsid w:val="00533404"/>
    <w:rsid w:val="00533495"/>
    <w:rsid w:val="005334E4"/>
    <w:rsid w:val="00533886"/>
    <w:rsid w:val="005339E8"/>
    <w:rsid w:val="00533A50"/>
    <w:rsid w:val="00533B8D"/>
    <w:rsid w:val="00533C61"/>
    <w:rsid w:val="00533D70"/>
    <w:rsid w:val="00533F4E"/>
    <w:rsid w:val="005344D1"/>
    <w:rsid w:val="005346A2"/>
    <w:rsid w:val="00534730"/>
    <w:rsid w:val="005347FB"/>
    <w:rsid w:val="00534853"/>
    <w:rsid w:val="005348D0"/>
    <w:rsid w:val="00534963"/>
    <w:rsid w:val="005349BC"/>
    <w:rsid w:val="005349EB"/>
    <w:rsid w:val="00534A54"/>
    <w:rsid w:val="00534AA6"/>
    <w:rsid w:val="00534C83"/>
    <w:rsid w:val="00534E9E"/>
    <w:rsid w:val="00534EE4"/>
    <w:rsid w:val="00534F4C"/>
    <w:rsid w:val="005354AB"/>
    <w:rsid w:val="005357A8"/>
    <w:rsid w:val="005358A8"/>
    <w:rsid w:val="00535970"/>
    <w:rsid w:val="00535A27"/>
    <w:rsid w:val="00535B60"/>
    <w:rsid w:val="00535B6E"/>
    <w:rsid w:val="00535C49"/>
    <w:rsid w:val="00535D07"/>
    <w:rsid w:val="00535D57"/>
    <w:rsid w:val="00536166"/>
    <w:rsid w:val="005362AB"/>
    <w:rsid w:val="0053644C"/>
    <w:rsid w:val="005364AA"/>
    <w:rsid w:val="0053676B"/>
    <w:rsid w:val="00536AEE"/>
    <w:rsid w:val="00536B62"/>
    <w:rsid w:val="00536D47"/>
    <w:rsid w:val="00536F7F"/>
    <w:rsid w:val="00537092"/>
    <w:rsid w:val="0053712D"/>
    <w:rsid w:val="00537288"/>
    <w:rsid w:val="00537640"/>
    <w:rsid w:val="005376E7"/>
    <w:rsid w:val="0053794A"/>
    <w:rsid w:val="00537989"/>
    <w:rsid w:val="005379AD"/>
    <w:rsid w:val="005379DD"/>
    <w:rsid w:val="00537BE9"/>
    <w:rsid w:val="00540055"/>
    <w:rsid w:val="0054006E"/>
    <w:rsid w:val="00540147"/>
    <w:rsid w:val="005401CE"/>
    <w:rsid w:val="00540249"/>
    <w:rsid w:val="00540299"/>
    <w:rsid w:val="005403A0"/>
    <w:rsid w:val="0054056A"/>
    <w:rsid w:val="00540725"/>
    <w:rsid w:val="0054075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2A"/>
    <w:rsid w:val="00541F99"/>
    <w:rsid w:val="00542145"/>
    <w:rsid w:val="00542271"/>
    <w:rsid w:val="00542379"/>
    <w:rsid w:val="00542458"/>
    <w:rsid w:val="005424A7"/>
    <w:rsid w:val="00542693"/>
    <w:rsid w:val="005426B0"/>
    <w:rsid w:val="005428DB"/>
    <w:rsid w:val="005429DA"/>
    <w:rsid w:val="00542B5F"/>
    <w:rsid w:val="00542D07"/>
    <w:rsid w:val="00542D10"/>
    <w:rsid w:val="00542FAF"/>
    <w:rsid w:val="005434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B38"/>
    <w:rsid w:val="00545C3D"/>
    <w:rsid w:val="00545E6A"/>
    <w:rsid w:val="00545E71"/>
    <w:rsid w:val="00546310"/>
    <w:rsid w:val="00546343"/>
    <w:rsid w:val="00546506"/>
    <w:rsid w:val="005466E9"/>
    <w:rsid w:val="00546738"/>
    <w:rsid w:val="005467D6"/>
    <w:rsid w:val="00546942"/>
    <w:rsid w:val="00546B2E"/>
    <w:rsid w:val="00546C2F"/>
    <w:rsid w:val="00546C3B"/>
    <w:rsid w:val="00546D63"/>
    <w:rsid w:val="00546EAB"/>
    <w:rsid w:val="00546FD4"/>
    <w:rsid w:val="0054702B"/>
    <w:rsid w:val="005471A3"/>
    <w:rsid w:val="00547334"/>
    <w:rsid w:val="005473AB"/>
    <w:rsid w:val="005474D0"/>
    <w:rsid w:val="0054754A"/>
    <w:rsid w:val="005478BB"/>
    <w:rsid w:val="00547CC6"/>
    <w:rsid w:val="00547CD3"/>
    <w:rsid w:val="00547D71"/>
    <w:rsid w:val="00547D9B"/>
    <w:rsid w:val="00547DD8"/>
    <w:rsid w:val="00547F14"/>
    <w:rsid w:val="00547F8D"/>
    <w:rsid w:val="005502E7"/>
    <w:rsid w:val="00550497"/>
    <w:rsid w:val="005505BA"/>
    <w:rsid w:val="00550639"/>
    <w:rsid w:val="0055088A"/>
    <w:rsid w:val="00550982"/>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B37"/>
    <w:rsid w:val="00551E52"/>
    <w:rsid w:val="00552038"/>
    <w:rsid w:val="0055233E"/>
    <w:rsid w:val="005523AD"/>
    <w:rsid w:val="005523C6"/>
    <w:rsid w:val="00552569"/>
    <w:rsid w:val="00552699"/>
    <w:rsid w:val="005527BB"/>
    <w:rsid w:val="005527CE"/>
    <w:rsid w:val="0055284D"/>
    <w:rsid w:val="005528E1"/>
    <w:rsid w:val="00552990"/>
    <w:rsid w:val="00552AC6"/>
    <w:rsid w:val="00552D2F"/>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9BE"/>
    <w:rsid w:val="00554D8A"/>
    <w:rsid w:val="00554DF7"/>
    <w:rsid w:val="00554F0C"/>
    <w:rsid w:val="005551C7"/>
    <w:rsid w:val="005552B9"/>
    <w:rsid w:val="005554EA"/>
    <w:rsid w:val="00555512"/>
    <w:rsid w:val="00555520"/>
    <w:rsid w:val="00555575"/>
    <w:rsid w:val="00555713"/>
    <w:rsid w:val="00555772"/>
    <w:rsid w:val="00555D6F"/>
    <w:rsid w:val="00555F07"/>
    <w:rsid w:val="00555FEC"/>
    <w:rsid w:val="00556156"/>
    <w:rsid w:val="0055620D"/>
    <w:rsid w:val="005562AF"/>
    <w:rsid w:val="005562EC"/>
    <w:rsid w:val="00556680"/>
    <w:rsid w:val="005567BF"/>
    <w:rsid w:val="005569D2"/>
    <w:rsid w:val="00556B46"/>
    <w:rsid w:val="00556B6B"/>
    <w:rsid w:val="00557089"/>
    <w:rsid w:val="005570AA"/>
    <w:rsid w:val="005570E7"/>
    <w:rsid w:val="0055717B"/>
    <w:rsid w:val="0055718D"/>
    <w:rsid w:val="00557464"/>
    <w:rsid w:val="00557637"/>
    <w:rsid w:val="0055771C"/>
    <w:rsid w:val="00557977"/>
    <w:rsid w:val="00557A2C"/>
    <w:rsid w:val="00557B20"/>
    <w:rsid w:val="00557B63"/>
    <w:rsid w:val="00557C03"/>
    <w:rsid w:val="00557CAB"/>
    <w:rsid w:val="00557D87"/>
    <w:rsid w:val="00557FB7"/>
    <w:rsid w:val="00560029"/>
    <w:rsid w:val="0056022C"/>
    <w:rsid w:val="00560278"/>
    <w:rsid w:val="005603F4"/>
    <w:rsid w:val="0056076F"/>
    <w:rsid w:val="005607B8"/>
    <w:rsid w:val="00560817"/>
    <w:rsid w:val="00560AC9"/>
    <w:rsid w:val="00560D42"/>
    <w:rsid w:val="00560DF6"/>
    <w:rsid w:val="00560EFF"/>
    <w:rsid w:val="00560F99"/>
    <w:rsid w:val="0056106A"/>
    <w:rsid w:val="005611FF"/>
    <w:rsid w:val="00561250"/>
    <w:rsid w:val="0056134D"/>
    <w:rsid w:val="0056188C"/>
    <w:rsid w:val="005618A4"/>
    <w:rsid w:val="00561A95"/>
    <w:rsid w:val="00561BE7"/>
    <w:rsid w:val="00561BF6"/>
    <w:rsid w:val="00561C41"/>
    <w:rsid w:val="00561C9B"/>
    <w:rsid w:val="00561EF6"/>
    <w:rsid w:val="00561FFA"/>
    <w:rsid w:val="005622F6"/>
    <w:rsid w:val="00562485"/>
    <w:rsid w:val="0056249D"/>
    <w:rsid w:val="005624CF"/>
    <w:rsid w:val="005625AD"/>
    <w:rsid w:val="00562757"/>
    <w:rsid w:val="005627C0"/>
    <w:rsid w:val="00562839"/>
    <w:rsid w:val="0056290D"/>
    <w:rsid w:val="00562CDC"/>
    <w:rsid w:val="00562FB9"/>
    <w:rsid w:val="00562FD3"/>
    <w:rsid w:val="00563036"/>
    <w:rsid w:val="0056305A"/>
    <w:rsid w:val="0056306A"/>
    <w:rsid w:val="0056313F"/>
    <w:rsid w:val="00563154"/>
    <w:rsid w:val="005632EC"/>
    <w:rsid w:val="005634EB"/>
    <w:rsid w:val="005636FF"/>
    <w:rsid w:val="005637FA"/>
    <w:rsid w:val="0056387B"/>
    <w:rsid w:val="00563958"/>
    <w:rsid w:val="00563E4E"/>
    <w:rsid w:val="00563F1D"/>
    <w:rsid w:val="00563FB5"/>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8F7"/>
    <w:rsid w:val="00565C36"/>
    <w:rsid w:val="00565D94"/>
    <w:rsid w:val="00565DA2"/>
    <w:rsid w:val="00565E25"/>
    <w:rsid w:val="0056622D"/>
    <w:rsid w:val="005663E5"/>
    <w:rsid w:val="00566548"/>
    <w:rsid w:val="005665C8"/>
    <w:rsid w:val="00566739"/>
    <w:rsid w:val="005669CC"/>
    <w:rsid w:val="00566A12"/>
    <w:rsid w:val="00566A2A"/>
    <w:rsid w:val="00566D7C"/>
    <w:rsid w:val="00566DA7"/>
    <w:rsid w:val="00566E10"/>
    <w:rsid w:val="00566F41"/>
    <w:rsid w:val="00566F94"/>
    <w:rsid w:val="00566FDD"/>
    <w:rsid w:val="0056719E"/>
    <w:rsid w:val="0056744B"/>
    <w:rsid w:val="0056748E"/>
    <w:rsid w:val="005675F7"/>
    <w:rsid w:val="005676F8"/>
    <w:rsid w:val="0056779F"/>
    <w:rsid w:val="00567839"/>
    <w:rsid w:val="00567840"/>
    <w:rsid w:val="00567AB7"/>
    <w:rsid w:val="00567B3B"/>
    <w:rsid w:val="00567B75"/>
    <w:rsid w:val="00567BAB"/>
    <w:rsid w:val="00567BCB"/>
    <w:rsid w:val="0057003D"/>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14C"/>
    <w:rsid w:val="0057120F"/>
    <w:rsid w:val="00571358"/>
    <w:rsid w:val="00571382"/>
    <w:rsid w:val="00571450"/>
    <w:rsid w:val="00571482"/>
    <w:rsid w:val="005714FA"/>
    <w:rsid w:val="00571667"/>
    <w:rsid w:val="005716ED"/>
    <w:rsid w:val="005719F4"/>
    <w:rsid w:val="00571B71"/>
    <w:rsid w:val="00571C72"/>
    <w:rsid w:val="00571C7F"/>
    <w:rsid w:val="005720F6"/>
    <w:rsid w:val="00572170"/>
    <w:rsid w:val="005721AE"/>
    <w:rsid w:val="0057243E"/>
    <w:rsid w:val="0057245A"/>
    <w:rsid w:val="0057247A"/>
    <w:rsid w:val="005724D0"/>
    <w:rsid w:val="0057256E"/>
    <w:rsid w:val="00572583"/>
    <w:rsid w:val="00572643"/>
    <w:rsid w:val="005726C7"/>
    <w:rsid w:val="005726CF"/>
    <w:rsid w:val="005726EB"/>
    <w:rsid w:val="00572768"/>
    <w:rsid w:val="00572995"/>
    <w:rsid w:val="00572DEC"/>
    <w:rsid w:val="00572F26"/>
    <w:rsid w:val="00572F41"/>
    <w:rsid w:val="00572F66"/>
    <w:rsid w:val="005730A6"/>
    <w:rsid w:val="005730AD"/>
    <w:rsid w:val="005730FF"/>
    <w:rsid w:val="00573321"/>
    <w:rsid w:val="005733E5"/>
    <w:rsid w:val="005735D5"/>
    <w:rsid w:val="005735E0"/>
    <w:rsid w:val="005737E4"/>
    <w:rsid w:val="0057380A"/>
    <w:rsid w:val="00573843"/>
    <w:rsid w:val="0057398C"/>
    <w:rsid w:val="00573BB0"/>
    <w:rsid w:val="00573D2B"/>
    <w:rsid w:val="00573F24"/>
    <w:rsid w:val="00573F9D"/>
    <w:rsid w:val="00573FF5"/>
    <w:rsid w:val="00574073"/>
    <w:rsid w:val="00574167"/>
    <w:rsid w:val="00574469"/>
    <w:rsid w:val="0057477D"/>
    <w:rsid w:val="00574A09"/>
    <w:rsid w:val="00574A1B"/>
    <w:rsid w:val="00574C9E"/>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799"/>
    <w:rsid w:val="00576916"/>
    <w:rsid w:val="0057692A"/>
    <w:rsid w:val="0057692E"/>
    <w:rsid w:val="00576950"/>
    <w:rsid w:val="005769A4"/>
    <w:rsid w:val="00576A37"/>
    <w:rsid w:val="00576B5C"/>
    <w:rsid w:val="00576C37"/>
    <w:rsid w:val="00576CA4"/>
    <w:rsid w:val="00576D08"/>
    <w:rsid w:val="00577368"/>
    <w:rsid w:val="005773FF"/>
    <w:rsid w:val="00577540"/>
    <w:rsid w:val="0057771F"/>
    <w:rsid w:val="005777AC"/>
    <w:rsid w:val="00577864"/>
    <w:rsid w:val="005778AE"/>
    <w:rsid w:val="00577A5B"/>
    <w:rsid w:val="00577B71"/>
    <w:rsid w:val="00577B7A"/>
    <w:rsid w:val="00577C5B"/>
    <w:rsid w:val="00577CC2"/>
    <w:rsid w:val="00577EA4"/>
    <w:rsid w:val="00577EB4"/>
    <w:rsid w:val="005800F9"/>
    <w:rsid w:val="0058026C"/>
    <w:rsid w:val="005803F3"/>
    <w:rsid w:val="00580526"/>
    <w:rsid w:val="005809DE"/>
    <w:rsid w:val="00580ACD"/>
    <w:rsid w:val="00580B24"/>
    <w:rsid w:val="00580CB6"/>
    <w:rsid w:val="00580E05"/>
    <w:rsid w:val="00581081"/>
    <w:rsid w:val="0058120D"/>
    <w:rsid w:val="0058126A"/>
    <w:rsid w:val="00581285"/>
    <w:rsid w:val="00581486"/>
    <w:rsid w:val="00581529"/>
    <w:rsid w:val="0058155B"/>
    <w:rsid w:val="005815D2"/>
    <w:rsid w:val="005817F1"/>
    <w:rsid w:val="005818D4"/>
    <w:rsid w:val="005819D7"/>
    <w:rsid w:val="00581AB8"/>
    <w:rsid w:val="00581C3D"/>
    <w:rsid w:val="00581C6E"/>
    <w:rsid w:val="00581DF8"/>
    <w:rsid w:val="00581E46"/>
    <w:rsid w:val="00581F40"/>
    <w:rsid w:val="00582342"/>
    <w:rsid w:val="00582522"/>
    <w:rsid w:val="005826B8"/>
    <w:rsid w:val="00582764"/>
    <w:rsid w:val="005829CC"/>
    <w:rsid w:val="00582CF1"/>
    <w:rsid w:val="00582E3D"/>
    <w:rsid w:val="00582F28"/>
    <w:rsid w:val="00582F9E"/>
    <w:rsid w:val="00582FEF"/>
    <w:rsid w:val="0058307F"/>
    <w:rsid w:val="00583147"/>
    <w:rsid w:val="005831B8"/>
    <w:rsid w:val="00583250"/>
    <w:rsid w:val="00583503"/>
    <w:rsid w:val="0058363E"/>
    <w:rsid w:val="005836D0"/>
    <w:rsid w:val="00583763"/>
    <w:rsid w:val="005837B4"/>
    <w:rsid w:val="005839D4"/>
    <w:rsid w:val="00583C7A"/>
    <w:rsid w:val="00583D56"/>
    <w:rsid w:val="00583DEF"/>
    <w:rsid w:val="00583E78"/>
    <w:rsid w:val="00584113"/>
    <w:rsid w:val="005841EB"/>
    <w:rsid w:val="005843BD"/>
    <w:rsid w:val="005843F1"/>
    <w:rsid w:val="0058444A"/>
    <w:rsid w:val="00584496"/>
    <w:rsid w:val="005845C7"/>
    <w:rsid w:val="005846B7"/>
    <w:rsid w:val="00584DA8"/>
    <w:rsid w:val="00584DFA"/>
    <w:rsid w:val="00584E27"/>
    <w:rsid w:val="00584E9D"/>
    <w:rsid w:val="0058507B"/>
    <w:rsid w:val="005851E2"/>
    <w:rsid w:val="005852AA"/>
    <w:rsid w:val="005854AA"/>
    <w:rsid w:val="00585565"/>
    <w:rsid w:val="00585668"/>
    <w:rsid w:val="00585867"/>
    <w:rsid w:val="00585A33"/>
    <w:rsid w:val="00585C3A"/>
    <w:rsid w:val="00586013"/>
    <w:rsid w:val="0058601C"/>
    <w:rsid w:val="00586221"/>
    <w:rsid w:val="00586222"/>
    <w:rsid w:val="0058628A"/>
    <w:rsid w:val="00586435"/>
    <w:rsid w:val="005864B8"/>
    <w:rsid w:val="00586786"/>
    <w:rsid w:val="005868AC"/>
    <w:rsid w:val="00586A03"/>
    <w:rsid w:val="00586A7C"/>
    <w:rsid w:val="00586B34"/>
    <w:rsid w:val="00586C05"/>
    <w:rsid w:val="005870A1"/>
    <w:rsid w:val="00587117"/>
    <w:rsid w:val="005871DF"/>
    <w:rsid w:val="0058726B"/>
    <w:rsid w:val="005872BE"/>
    <w:rsid w:val="00587307"/>
    <w:rsid w:val="0058759B"/>
    <w:rsid w:val="0058764D"/>
    <w:rsid w:val="00587EA1"/>
    <w:rsid w:val="00590060"/>
    <w:rsid w:val="005900F6"/>
    <w:rsid w:val="0059044C"/>
    <w:rsid w:val="00590674"/>
    <w:rsid w:val="0059075C"/>
    <w:rsid w:val="005908A6"/>
    <w:rsid w:val="00590997"/>
    <w:rsid w:val="005909AD"/>
    <w:rsid w:val="00590BF6"/>
    <w:rsid w:val="00590C31"/>
    <w:rsid w:val="00590CDA"/>
    <w:rsid w:val="00590FE4"/>
    <w:rsid w:val="005911B3"/>
    <w:rsid w:val="005911ED"/>
    <w:rsid w:val="005919B2"/>
    <w:rsid w:val="00591B13"/>
    <w:rsid w:val="00591B9C"/>
    <w:rsid w:val="00591BA1"/>
    <w:rsid w:val="00591BDF"/>
    <w:rsid w:val="00591C4C"/>
    <w:rsid w:val="00591D13"/>
    <w:rsid w:val="00591E8B"/>
    <w:rsid w:val="00592160"/>
    <w:rsid w:val="005922E6"/>
    <w:rsid w:val="005922F7"/>
    <w:rsid w:val="005923C9"/>
    <w:rsid w:val="00592470"/>
    <w:rsid w:val="0059284F"/>
    <w:rsid w:val="00592865"/>
    <w:rsid w:val="00592885"/>
    <w:rsid w:val="00592A5A"/>
    <w:rsid w:val="00592A90"/>
    <w:rsid w:val="00592B6C"/>
    <w:rsid w:val="00592E68"/>
    <w:rsid w:val="00592F2C"/>
    <w:rsid w:val="00592F5F"/>
    <w:rsid w:val="0059306F"/>
    <w:rsid w:val="0059323A"/>
    <w:rsid w:val="0059324E"/>
    <w:rsid w:val="005932D4"/>
    <w:rsid w:val="005933EC"/>
    <w:rsid w:val="00593447"/>
    <w:rsid w:val="005938BC"/>
    <w:rsid w:val="00593913"/>
    <w:rsid w:val="00593A04"/>
    <w:rsid w:val="00593C15"/>
    <w:rsid w:val="00593CA3"/>
    <w:rsid w:val="00593FCB"/>
    <w:rsid w:val="00594024"/>
    <w:rsid w:val="00594131"/>
    <w:rsid w:val="00594218"/>
    <w:rsid w:val="005943C6"/>
    <w:rsid w:val="00594434"/>
    <w:rsid w:val="005946E2"/>
    <w:rsid w:val="005946EF"/>
    <w:rsid w:val="005947C2"/>
    <w:rsid w:val="00594814"/>
    <w:rsid w:val="0059481A"/>
    <w:rsid w:val="0059486C"/>
    <w:rsid w:val="005949A9"/>
    <w:rsid w:val="00594B7C"/>
    <w:rsid w:val="00594C83"/>
    <w:rsid w:val="00594C97"/>
    <w:rsid w:val="00594E3F"/>
    <w:rsid w:val="00594EF8"/>
    <w:rsid w:val="0059513A"/>
    <w:rsid w:val="0059514A"/>
    <w:rsid w:val="00595275"/>
    <w:rsid w:val="00595308"/>
    <w:rsid w:val="00595407"/>
    <w:rsid w:val="00595553"/>
    <w:rsid w:val="005955FC"/>
    <w:rsid w:val="00595730"/>
    <w:rsid w:val="00595777"/>
    <w:rsid w:val="005958EA"/>
    <w:rsid w:val="00595A43"/>
    <w:rsid w:val="00595C7B"/>
    <w:rsid w:val="00595D52"/>
    <w:rsid w:val="00595DA2"/>
    <w:rsid w:val="00595E08"/>
    <w:rsid w:val="00595E51"/>
    <w:rsid w:val="00595E99"/>
    <w:rsid w:val="00596142"/>
    <w:rsid w:val="005961AC"/>
    <w:rsid w:val="00596308"/>
    <w:rsid w:val="005965B9"/>
    <w:rsid w:val="0059686E"/>
    <w:rsid w:val="005968C4"/>
    <w:rsid w:val="00596924"/>
    <w:rsid w:val="005969BA"/>
    <w:rsid w:val="00596A80"/>
    <w:rsid w:val="00596E62"/>
    <w:rsid w:val="00596E97"/>
    <w:rsid w:val="00596FC0"/>
    <w:rsid w:val="005970C8"/>
    <w:rsid w:val="0059715B"/>
    <w:rsid w:val="005972AC"/>
    <w:rsid w:val="00597373"/>
    <w:rsid w:val="005973EA"/>
    <w:rsid w:val="0059749D"/>
    <w:rsid w:val="005974E7"/>
    <w:rsid w:val="00597605"/>
    <w:rsid w:val="00597640"/>
    <w:rsid w:val="005978AF"/>
    <w:rsid w:val="0059791E"/>
    <w:rsid w:val="00597993"/>
    <w:rsid w:val="00597A36"/>
    <w:rsid w:val="00597A9C"/>
    <w:rsid w:val="00597AF8"/>
    <w:rsid w:val="00597C17"/>
    <w:rsid w:val="00597DF6"/>
    <w:rsid w:val="00597E47"/>
    <w:rsid w:val="00597F80"/>
    <w:rsid w:val="005A0274"/>
    <w:rsid w:val="005A049F"/>
    <w:rsid w:val="005A05C6"/>
    <w:rsid w:val="005A0753"/>
    <w:rsid w:val="005A0854"/>
    <w:rsid w:val="005A09DD"/>
    <w:rsid w:val="005A0CB6"/>
    <w:rsid w:val="005A0D46"/>
    <w:rsid w:val="005A0DB1"/>
    <w:rsid w:val="005A0E60"/>
    <w:rsid w:val="005A0E77"/>
    <w:rsid w:val="005A0E88"/>
    <w:rsid w:val="005A0EFD"/>
    <w:rsid w:val="005A0F97"/>
    <w:rsid w:val="005A11B4"/>
    <w:rsid w:val="005A1242"/>
    <w:rsid w:val="005A133B"/>
    <w:rsid w:val="005A14AD"/>
    <w:rsid w:val="005A1807"/>
    <w:rsid w:val="005A18F9"/>
    <w:rsid w:val="005A1AA7"/>
    <w:rsid w:val="005A1BAF"/>
    <w:rsid w:val="005A1C03"/>
    <w:rsid w:val="005A1CC6"/>
    <w:rsid w:val="005A1DE2"/>
    <w:rsid w:val="005A2001"/>
    <w:rsid w:val="005A2155"/>
    <w:rsid w:val="005A2229"/>
    <w:rsid w:val="005A229A"/>
    <w:rsid w:val="005A23BE"/>
    <w:rsid w:val="005A2488"/>
    <w:rsid w:val="005A24A7"/>
    <w:rsid w:val="005A24CC"/>
    <w:rsid w:val="005A266D"/>
    <w:rsid w:val="005A28B7"/>
    <w:rsid w:val="005A2970"/>
    <w:rsid w:val="005A2B3C"/>
    <w:rsid w:val="005A2BA7"/>
    <w:rsid w:val="005A2BAF"/>
    <w:rsid w:val="005A2CCC"/>
    <w:rsid w:val="005A2DC0"/>
    <w:rsid w:val="005A2F13"/>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35C"/>
    <w:rsid w:val="005A5421"/>
    <w:rsid w:val="005A55FF"/>
    <w:rsid w:val="005A585B"/>
    <w:rsid w:val="005A588D"/>
    <w:rsid w:val="005A59CF"/>
    <w:rsid w:val="005A5BB9"/>
    <w:rsid w:val="005A5C6E"/>
    <w:rsid w:val="005A5E17"/>
    <w:rsid w:val="005A5FBB"/>
    <w:rsid w:val="005A6223"/>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124"/>
    <w:rsid w:val="005B0459"/>
    <w:rsid w:val="005B0463"/>
    <w:rsid w:val="005B04AF"/>
    <w:rsid w:val="005B058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EA"/>
    <w:rsid w:val="005B15F4"/>
    <w:rsid w:val="005B1640"/>
    <w:rsid w:val="005B16CC"/>
    <w:rsid w:val="005B18BB"/>
    <w:rsid w:val="005B193B"/>
    <w:rsid w:val="005B252C"/>
    <w:rsid w:val="005B2899"/>
    <w:rsid w:val="005B28F1"/>
    <w:rsid w:val="005B29D8"/>
    <w:rsid w:val="005B2DA2"/>
    <w:rsid w:val="005B2EB8"/>
    <w:rsid w:val="005B2F81"/>
    <w:rsid w:val="005B32F7"/>
    <w:rsid w:val="005B3518"/>
    <w:rsid w:val="005B355C"/>
    <w:rsid w:val="005B35B9"/>
    <w:rsid w:val="005B37AB"/>
    <w:rsid w:val="005B3ADB"/>
    <w:rsid w:val="005B3ADC"/>
    <w:rsid w:val="005B3BC5"/>
    <w:rsid w:val="005B3C7C"/>
    <w:rsid w:val="005B3CB8"/>
    <w:rsid w:val="005B3FE6"/>
    <w:rsid w:val="005B411A"/>
    <w:rsid w:val="005B43CD"/>
    <w:rsid w:val="005B449A"/>
    <w:rsid w:val="005B4618"/>
    <w:rsid w:val="005B46B4"/>
    <w:rsid w:val="005B4764"/>
    <w:rsid w:val="005B47D5"/>
    <w:rsid w:val="005B4911"/>
    <w:rsid w:val="005B49C8"/>
    <w:rsid w:val="005B4C5C"/>
    <w:rsid w:val="005B4C83"/>
    <w:rsid w:val="005B4E74"/>
    <w:rsid w:val="005B4E75"/>
    <w:rsid w:val="005B4E83"/>
    <w:rsid w:val="005B5069"/>
    <w:rsid w:val="005B5082"/>
    <w:rsid w:val="005B50EF"/>
    <w:rsid w:val="005B5152"/>
    <w:rsid w:val="005B52F9"/>
    <w:rsid w:val="005B5425"/>
    <w:rsid w:val="005B54FE"/>
    <w:rsid w:val="005B5584"/>
    <w:rsid w:val="005B55E0"/>
    <w:rsid w:val="005B56A4"/>
    <w:rsid w:val="005B583C"/>
    <w:rsid w:val="005B5A03"/>
    <w:rsid w:val="005B5A18"/>
    <w:rsid w:val="005B5A40"/>
    <w:rsid w:val="005B5A55"/>
    <w:rsid w:val="005B5B7E"/>
    <w:rsid w:val="005B5C5C"/>
    <w:rsid w:val="005B5CEF"/>
    <w:rsid w:val="005B5EF9"/>
    <w:rsid w:val="005B5F04"/>
    <w:rsid w:val="005B5FC4"/>
    <w:rsid w:val="005B6087"/>
    <w:rsid w:val="005B6186"/>
    <w:rsid w:val="005B64D8"/>
    <w:rsid w:val="005B6592"/>
    <w:rsid w:val="005B6D32"/>
    <w:rsid w:val="005B6E3A"/>
    <w:rsid w:val="005B6F00"/>
    <w:rsid w:val="005B6F5E"/>
    <w:rsid w:val="005B6FAE"/>
    <w:rsid w:val="005B703E"/>
    <w:rsid w:val="005B74CE"/>
    <w:rsid w:val="005B754D"/>
    <w:rsid w:val="005B75CA"/>
    <w:rsid w:val="005B7754"/>
    <w:rsid w:val="005B77C2"/>
    <w:rsid w:val="005B77DE"/>
    <w:rsid w:val="005B7824"/>
    <w:rsid w:val="005B7A4C"/>
    <w:rsid w:val="005B7A5C"/>
    <w:rsid w:val="005B7C99"/>
    <w:rsid w:val="005B7E35"/>
    <w:rsid w:val="005B7E6F"/>
    <w:rsid w:val="005B7E93"/>
    <w:rsid w:val="005C001C"/>
    <w:rsid w:val="005C01BD"/>
    <w:rsid w:val="005C0350"/>
    <w:rsid w:val="005C03F7"/>
    <w:rsid w:val="005C0528"/>
    <w:rsid w:val="005C0625"/>
    <w:rsid w:val="005C077D"/>
    <w:rsid w:val="005C08BD"/>
    <w:rsid w:val="005C0904"/>
    <w:rsid w:val="005C0914"/>
    <w:rsid w:val="005C097D"/>
    <w:rsid w:val="005C09BF"/>
    <w:rsid w:val="005C0C08"/>
    <w:rsid w:val="005C0D61"/>
    <w:rsid w:val="005C0DDE"/>
    <w:rsid w:val="005C0FA9"/>
    <w:rsid w:val="005C1225"/>
    <w:rsid w:val="005C1297"/>
    <w:rsid w:val="005C12D9"/>
    <w:rsid w:val="005C132F"/>
    <w:rsid w:val="005C133C"/>
    <w:rsid w:val="005C1567"/>
    <w:rsid w:val="005C1646"/>
    <w:rsid w:val="005C164A"/>
    <w:rsid w:val="005C16AA"/>
    <w:rsid w:val="005C1748"/>
    <w:rsid w:val="005C1752"/>
    <w:rsid w:val="005C17C4"/>
    <w:rsid w:val="005C1BF2"/>
    <w:rsid w:val="005C1E1B"/>
    <w:rsid w:val="005C1F99"/>
    <w:rsid w:val="005C2144"/>
    <w:rsid w:val="005C247C"/>
    <w:rsid w:val="005C256F"/>
    <w:rsid w:val="005C2636"/>
    <w:rsid w:val="005C2843"/>
    <w:rsid w:val="005C2869"/>
    <w:rsid w:val="005C28B6"/>
    <w:rsid w:val="005C2BE3"/>
    <w:rsid w:val="005C2D0E"/>
    <w:rsid w:val="005C2D32"/>
    <w:rsid w:val="005C2DAD"/>
    <w:rsid w:val="005C30DB"/>
    <w:rsid w:val="005C3118"/>
    <w:rsid w:val="005C33AD"/>
    <w:rsid w:val="005C33B1"/>
    <w:rsid w:val="005C36A2"/>
    <w:rsid w:val="005C376D"/>
    <w:rsid w:val="005C390E"/>
    <w:rsid w:val="005C3CBC"/>
    <w:rsid w:val="005C3EBA"/>
    <w:rsid w:val="005C3F2D"/>
    <w:rsid w:val="005C3F2F"/>
    <w:rsid w:val="005C408F"/>
    <w:rsid w:val="005C40DB"/>
    <w:rsid w:val="005C4113"/>
    <w:rsid w:val="005C41C6"/>
    <w:rsid w:val="005C42FB"/>
    <w:rsid w:val="005C435B"/>
    <w:rsid w:val="005C46BF"/>
    <w:rsid w:val="005C46C9"/>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E9"/>
    <w:rsid w:val="005C66F9"/>
    <w:rsid w:val="005C69FA"/>
    <w:rsid w:val="005C6B26"/>
    <w:rsid w:val="005C6CDA"/>
    <w:rsid w:val="005C6FDD"/>
    <w:rsid w:val="005C76FB"/>
    <w:rsid w:val="005C772B"/>
    <w:rsid w:val="005C7A54"/>
    <w:rsid w:val="005C7BB8"/>
    <w:rsid w:val="005C7C11"/>
    <w:rsid w:val="005C7CAD"/>
    <w:rsid w:val="005C7CF2"/>
    <w:rsid w:val="005C7DAB"/>
    <w:rsid w:val="005C7EC7"/>
    <w:rsid w:val="005C7EF8"/>
    <w:rsid w:val="005C7F16"/>
    <w:rsid w:val="005D0101"/>
    <w:rsid w:val="005D0191"/>
    <w:rsid w:val="005D02FA"/>
    <w:rsid w:val="005D0333"/>
    <w:rsid w:val="005D03FC"/>
    <w:rsid w:val="005D0446"/>
    <w:rsid w:val="005D047B"/>
    <w:rsid w:val="005D055E"/>
    <w:rsid w:val="005D0790"/>
    <w:rsid w:val="005D08E5"/>
    <w:rsid w:val="005D09F5"/>
    <w:rsid w:val="005D0D3E"/>
    <w:rsid w:val="005D12DC"/>
    <w:rsid w:val="005D137C"/>
    <w:rsid w:val="005D13C8"/>
    <w:rsid w:val="005D1512"/>
    <w:rsid w:val="005D1695"/>
    <w:rsid w:val="005D17AC"/>
    <w:rsid w:val="005D17BF"/>
    <w:rsid w:val="005D18B1"/>
    <w:rsid w:val="005D1916"/>
    <w:rsid w:val="005D1C8A"/>
    <w:rsid w:val="005D1E09"/>
    <w:rsid w:val="005D2044"/>
    <w:rsid w:val="005D20FC"/>
    <w:rsid w:val="005D227F"/>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3EA9"/>
    <w:rsid w:val="005D4043"/>
    <w:rsid w:val="005D4135"/>
    <w:rsid w:val="005D4470"/>
    <w:rsid w:val="005D46B4"/>
    <w:rsid w:val="005D46E9"/>
    <w:rsid w:val="005D4906"/>
    <w:rsid w:val="005D49D1"/>
    <w:rsid w:val="005D4DFA"/>
    <w:rsid w:val="005D4F1A"/>
    <w:rsid w:val="005D4F4D"/>
    <w:rsid w:val="005D4F9B"/>
    <w:rsid w:val="005D5012"/>
    <w:rsid w:val="005D50E7"/>
    <w:rsid w:val="005D5180"/>
    <w:rsid w:val="005D5239"/>
    <w:rsid w:val="005D5267"/>
    <w:rsid w:val="005D5272"/>
    <w:rsid w:val="005D534A"/>
    <w:rsid w:val="005D5527"/>
    <w:rsid w:val="005D5933"/>
    <w:rsid w:val="005D5C1E"/>
    <w:rsid w:val="005D5CBE"/>
    <w:rsid w:val="005D5E46"/>
    <w:rsid w:val="005D5FA1"/>
    <w:rsid w:val="005D6017"/>
    <w:rsid w:val="005D609E"/>
    <w:rsid w:val="005D64A5"/>
    <w:rsid w:val="005D68AC"/>
    <w:rsid w:val="005D68D1"/>
    <w:rsid w:val="005D6929"/>
    <w:rsid w:val="005D6A7A"/>
    <w:rsid w:val="005D6A84"/>
    <w:rsid w:val="005D6ACC"/>
    <w:rsid w:val="005D6B30"/>
    <w:rsid w:val="005D6DF4"/>
    <w:rsid w:val="005D6E1C"/>
    <w:rsid w:val="005D6F57"/>
    <w:rsid w:val="005D7458"/>
    <w:rsid w:val="005D74F8"/>
    <w:rsid w:val="005D7539"/>
    <w:rsid w:val="005D765E"/>
    <w:rsid w:val="005D76F4"/>
    <w:rsid w:val="005D7778"/>
    <w:rsid w:val="005D7E04"/>
    <w:rsid w:val="005D7E52"/>
    <w:rsid w:val="005D7EB9"/>
    <w:rsid w:val="005E0082"/>
    <w:rsid w:val="005E06E1"/>
    <w:rsid w:val="005E07FF"/>
    <w:rsid w:val="005E0830"/>
    <w:rsid w:val="005E0899"/>
    <w:rsid w:val="005E0AFE"/>
    <w:rsid w:val="005E0BEE"/>
    <w:rsid w:val="005E0C31"/>
    <w:rsid w:val="005E0DA5"/>
    <w:rsid w:val="005E0E6F"/>
    <w:rsid w:val="005E0F93"/>
    <w:rsid w:val="005E11A0"/>
    <w:rsid w:val="005E129B"/>
    <w:rsid w:val="005E1393"/>
    <w:rsid w:val="005E1411"/>
    <w:rsid w:val="005E161A"/>
    <w:rsid w:val="005E1919"/>
    <w:rsid w:val="005E1972"/>
    <w:rsid w:val="005E236A"/>
    <w:rsid w:val="005E23AF"/>
    <w:rsid w:val="005E2490"/>
    <w:rsid w:val="005E25D2"/>
    <w:rsid w:val="005E29A4"/>
    <w:rsid w:val="005E3035"/>
    <w:rsid w:val="005E3096"/>
    <w:rsid w:val="005E35FD"/>
    <w:rsid w:val="005E383F"/>
    <w:rsid w:val="005E3872"/>
    <w:rsid w:val="005E3A06"/>
    <w:rsid w:val="005E3B77"/>
    <w:rsid w:val="005E3BEE"/>
    <w:rsid w:val="005E3C09"/>
    <w:rsid w:val="005E3C12"/>
    <w:rsid w:val="005E3E20"/>
    <w:rsid w:val="005E3FE1"/>
    <w:rsid w:val="005E3FFF"/>
    <w:rsid w:val="005E432C"/>
    <w:rsid w:val="005E43AD"/>
    <w:rsid w:val="005E44B2"/>
    <w:rsid w:val="005E44D2"/>
    <w:rsid w:val="005E44EE"/>
    <w:rsid w:val="005E4502"/>
    <w:rsid w:val="005E48F7"/>
    <w:rsid w:val="005E4CCB"/>
    <w:rsid w:val="005E4CEC"/>
    <w:rsid w:val="005E52C1"/>
    <w:rsid w:val="005E545D"/>
    <w:rsid w:val="005E5563"/>
    <w:rsid w:val="005E55E2"/>
    <w:rsid w:val="005E58A0"/>
    <w:rsid w:val="005E58A2"/>
    <w:rsid w:val="005E59C5"/>
    <w:rsid w:val="005E5A69"/>
    <w:rsid w:val="005E5E74"/>
    <w:rsid w:val="005E5E87"/>
    <w:rsid w:val="005E60FC"/>
    <w:rsid w:val="005E66F1"/>
    <w:rsid w:val="005E670F"/>
    <w:rsid w:val="005E67A1"/>
    <w:rsid w:val="005E6963"/>
    <w:rsid w:val="005E69D0"/>
    <w:rsid w:val="005E6ABF"/>
    <w:rsid w:val="005E6AFB"/>
    <w:rsid w:val="005E6D39"/>
    <w:rsid w:val="005E6E02"/>
    <w:rsid w:val="005E6ED5"/>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0F5D"/>
    <w:rsid w:val="005F1069"/>
    <w:rsid w:val="005F1392"/>
    <w:rsid w:val="005F13EB"/>
    <w:rsid w:val="005F143E"/>
    <w:rsid w:val="005F1579"/>
    <w:rsid w:val="005F1840"/>
    <w:rsid w:val="005F1A5D"/>
    <w:rsid w:val="005F1C88"/>
    <w:rsid w:val="005F1FE4"/>
    <w:rsid w:val="005F20A3"/>
    <w:rsid w:val="005F2517"/>
    <w:rsid w:val="005F2528"/>
    <w:rsid w:val="005F354D"/>
    <w:rsid w:val="005F369B"/>
    <w:rsid w:val="005F3730"/>
    <w:rsid w:val="005F3884"/>
    <w:rsid w:val="005F3955"/>
    <w:rsid w:val="005F39EC"/>
    <w:rsid w:val="005F3DEA"/>
    <w:rsid w:val="005F3F65"/>
    <w:rsid w:val="005F3F7F"/>
    <w:rsid w:val="005F4096"/>
    <w:rsid w:val="005F40E5"/>
    <w:rsid w:val="005F4154"/>
    <w:rsid w:val="005F419B"/>
    <w:rsid w:val="005F41E7"/>
    <w:rsid w:val="005F437B"/>
    <w:rsid w:val="005F451C"/>
    <w:rsid w:val="005F4588"/>
    <w:rsid w:val="005F46D9"/>
    <w:rsid w:val="005F4950"/>
    <w:rsid w:val="005F4BB6"/>
    <w:rsid w:val="005F4CA6"/>
    <w:rsid w:val="005F4D16"/>
    <w:rsid w:val="005F4D97"/>
    <w:rsid w:val="005F4FB6"/>
    <w:rsid w:val="005F4FD4"/>
    <w:rsid w:val="005F5201"/>
    <w:rsid w:val="005F521D"/>
    <w:rsid w:val="005F523F"/>
    <w:rsid w:val="005F528C"/>
    <w:rsid w:val="005F5362"/>
    <w:rsid w:val="005F547B"/>
    <w:rsid w:val="005F556F"/>
    <w:rsid w:val="005F5AE1"/>
    <w:rsid w:val="005F5C3D"/>
    <w:rsid w:val="005F660A"/>
    <w:rsid w:val="005F6697"/>
    <w:rsid w:val="005F6701"/>
    <w:rsid w:val="005F676D"/>
    <w:rsid w:val="005F69DD"/>
    <w:rsid w:val="005F6CA5"/>
    <w:rsid w:val="005F6D03"/>
    <w:rsid w:val="005F6E2F"/>
    <w:rsid w:val="005F6E6F"/>
    <w:rsid w:val="005F6ED0"/>
    <w:rsid w:val="005F6EDA"/>
    <w:rsid w:val="005F6EF0"/>
    <w:rsid w:val="005F6F60"/>
    <w:rsid w:val="005F6F9C"/>
    <w:rsid w:val="005F6FFC"/>
    <w:rsid w:val="005F7220"/>
    <w:rsid w:val="005F7400"/>
    <w:rsid w:val="005F7516"/>
    <w:rsid w:val="005F7771"/>
    <w:rsid w:val="005F7786"/>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2DF"/>
    <w:rsid w:val="0060144E"/>
    <w:rsid w:val="0060150D"/>
    <w:rsid w:val="006015CF"/>
    <w:rsid w:val="0060176C"/>
    <w:rsid w:val="0060194E"/>
    <w:rsid w:val="00601ACD"/>
    <w:rsid w:val="00601C9A"/>
    <w:rsid w:val="00601DA4"/>
    <w:rsid w:val="00601DF7"/>
    <w:rsid w:val="00601E1B"/>
    <w:rsid w:val="00601FCD"/>
    <w:rsid w:val="00602354"/>
    <w:rsid w:val="0060254B"/>
    <w:rsid w:val="0060268D"/>
    <w:rsid w:val="006027D5"/>
    <w:rsid w:val="00602DDA"/>
    <w:rsid w:val="00602F3E"/>
    <w:rsid w:val="00602F7A"/>
    <w:rsid w:val="00602FDB"/>
    <w:rsid w:val="00603017"/>
    <w:rsid w:val="0060305B"/>
    <w:rsid w:val="00603287"/>
    <w:rsid w:val="006032B6"/>
    <w:rsid w:val="00603460"/>
    <w:rsid w:val="0060384F"/>
    <w:rsid w:val="006039C5"/>
    <w:rsid w:val="00603A58"/>
    <w:rsid w:val="00603AAA"/>
    <w:rsid w:val="00603B1B"/>
    <w:rsid w:val="00603CF2"/>
    <w:rsid w:val="00603DC2"/>
    <w:rsid w:val="00603EE5"/>
    <w:rsid w:val="00603FB8"/>
    <w:rsid w:val="006041B2"/>
    <w:rsid w:val="006041F3"/>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27B"/>
    <w:rsid w:val="00606773"/>
    <w:rsid w:val="00606937"/>
    <w:rsid w:val="00606A06"/>
    <w:rsid w:val="00606B0C"/>
    <w:rsid w:val="00606C02"/>
    <w:rsid w:val="00606E65"/>
    <w:rsid w:val="006074B1"/>
    <w:rsid w:val="00607596"/>
    <w:rsid w:val="0060764C"/>
    <w:rsid w:val="006077E2"/>
    <w:rsid w:val="0060795F"/>
    <w:rsid w:val="00607ADE"/>
    <w:rsid w:val="00607C24"/>
    <w:rsid w:val="00607E68"/>
    <w:rsid w:val="00607EA8"/>
    <w:rsid w:val="00607EFC"/>
    <w:rsid w:val="00607F7E"/>
    <w:rsid w:val="0061002F"/>
    <w:rsid w:val="00610224"/>
    <w:rsid w:val="0061023F"/>
    <w:rsid w:val="006102C6"/>
    <w:rsid w:val="006103F0"/>
    <w:rsid w:val="006109BD"/>
    <w:rsid w:val="00610B78"/>
    <w:rsid w:val="00610C65"/>
    <w:rsid w:val="00610D8D"/>
    <w:rsid w:val="00610F1C"/>
    <w:rsid w:val="00611062"/>
    <w:rsid w:val="006110BF"/>
    <w:rsid w:val="0061113B"/>
    <w:rsid w:val="00611256"/>
    <w:rsid w:val="006112E3"/>
    <w:rsid w:val="006112EC"/>
    <w:rsid w:val="006113A9"/>
    <w:rsid w:val="00611C3D"/>
    <w:rsid w:val="00611C6E"/>
    <w:rsid w:val="00611C82"/>
    <w:rsid w:val="00612081"/>
    <w:rsid w:val="00612175"/>
    <w:rsid w:val="006125DB"/>
    <w:rsid w:val="00612956"/>
    <w:rsid w:val="0061297E"/>
    <w:rsid w:val="00612C0D"/>
    <w:rsid w:val="00612C73"/>
    <w:rsid w:val="00612D8E"/>
    <w:rsid w:val="00612E96"/>
    <w:rsid w:val="00612EC1"/>
    <w:rsid w:val="00612FBF"/>
    <w:rsid w:val="00613120"/>
    <w:rsid w:val="006133A2"/>
    <w:rsid w:val="006134CE"/>
    <w:rsid w:val="006135F1"/>
    <w:rsid w:val="006138D3"/>
    <w:rsid w:val="006138D8"/>
    <w:rsid w:val="0061399D"/>
    <w:rsid w:val="00613A55"/>
    <w:rsid w:val="00613AF9"/>
    <w:rsid w:val="00614016"/>
    <w:rsid w:val="00614064"/>
    <w:rsid w:val="006140AE"/>
    <w:rsid w:val="006141D8"/>
    <w:rsid w:val="00614225"/>
    <w:rsid w:val="00614289"/>
    <w:rsid w:val="006143C8"/>
    <w:rsid w:val="006144B0"/>
    <w:rsid w:val="006144B6"/>
    <w:rsid w:val="006146BD"/>
    <w:rsid w:val="006149EA"/>
    <w:rsid w:val="00614B95"/>
    <w:rsid w:val="00614BDD"/>
    <w:rsid w:val="00614BFF"/>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50"/>
    <w:rsid w:val="00616885"/>
    <w:rsid w:val="00616AB6"/>
    <w:rsid w:val="00616B0B"/>
    <w:rsid w:val="00616C08"/>
    <w:rsid w:val="00616C27"/>
    <w:rsid w:val="00616F90"/>
    <w:rsid w:val="00617004"/>
    <w:rsid w:val="0061717B"/>
    <w:rsid w:val="0061717F"/>
    <w:rsid w:val="006175CF"/>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3B"/>
    <w:rsid w:val="00620254"/>
    <w:rsid w:val="006202EB"/>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DB2"/>
    <w:rsid w:val="00621FC5"/>
    <w:rsid w:val="00622000"/>
    <w:rsid w:val="006220A5"/>
    <w:rsid w:val="006222DE"/>
    <w:rsid w:val="0062251E"/>
    <w:rsid w:val="0062257C"/>
    <w:rsid w:val="00622717"/>
    <w:rsid w:val="00622A76"/>
    <w:rsid w:val="00622F29"/>
    <w:rsid w:val="006233D7"/>
    <w:rsid w:val="00623427"/>
    <w:rsid w:val="0062347B"/>
    <w:rsid w:val="0062368D"/>
    <w:rsid w:val="006236C8"/>
    <w:rsid w:val="00623873"/>
    <w:rsid w:val="00623AEB"/>
    <w:rsid w:val="00623BA2"/>
    <w:rsid w:val="00623BB4"/>
    <w:rsid w:val="00623CF7"/>
    <w:rsid w:val="00623E4E"/>
    <w:rsid w:val="0062465F"/>
    <w:rsid w:val="00624891"/>
    <w:rsid w:val="00624C2C"/>
    <w:rsid w:val="00624C6E"/>
    <w:rsid w:val="00624C98"/>
    <w:rsid w:val="00624E87"/>
    <w:rsid w:val="00624FB3"/>
    <w:rsid w:val="006251C6"/>
    <w:rsid w:val="0062528B"/>
    <w:rsid w:val="006253E1"/>
    <w:rsid w:val="006254E5"/>
    <w:rsid w:val="00625612"/>
    <w:rsid w:val="00625B24"/>
    <w:rsid w:val="00625F4F"/>
    <w:rsid w:val="00626136"/>
    <w:rsid w:val="006261CC"/>
    <w:rsid w:val="006262DD"/>
    <w:rsid w:val="00626387"/>
    <w:rsid w:val="00626486"/>
    <w:rsid w:val="006264AF"/>
    <w:rsid w:val="00626506"/>
    <w:rsid w:val="0062656B"/>
    <w:rsid w:val="0062657C"/>
    <w:rsid w:val="0062658B"/>
    <w:rsid w:val="006266C4"/>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2B"/>
    <w:rsid w:val="00627E44"/>
    <w:rsid w:val="006300D7"/>
    <w:rsid w:val="0063018B"/>
    <w:rsid w:val="00630333"/>
    <w:rsid w:val="0063037C"/>
    <w:rsid w:val="0063059B"/>
    <w:rsid w:val="006305F4"/>
    <w:rsid w:val="00630818"/>
    <w:rsid w:val="00630831"/>
    <w:rsid w:val="006309AC"/>
    <w:rsid w:val="00630B00"/>
    <w:rsid w:val="00631007"/>
    <w:rsid w:val="006311CF"/>
    <w:rsid w:val="0063149B"/>
    <w:rsid w:val="00631528"/>
    <w:rsid w:val="006317E0"/>
    <w:rsid w:val="00631826"/>
    <w:rsid w:val="0063187F"/>
    <w:rsid w:val="00631918"/>
    <w:rsid w:val="006319F4"/>
    <w:rsid w:val="00631B1A"/>
    <w:rsid w:val="00631D64"/>
    <w:rsid w:val="00631E3A"/>
    <w:rsid w:val="00631EAA"/>
    <w:rsid w:val="00631F71"/>
    <w:rsid w:val="006323E5"/>
    <w:rsid w:val="006323FB"/>
    <w:rsid w:val="00632421"/>
    <w:rsid w:val="00632455"/>
    <w:rsid w:val="006324E9"/>
    <w:rsid w:val="006324FA"/>
    <w:rsid w:val="00632594"/>
    <w:rsid w:val="006326BC"/>
    <w:rsid w:val="00632763"/>
    <w:rsid w:val="00632858"/>
    <w:rsid w:val="00632927"/>
    <w:rsid w:val="00632A0E"/>
    <w:rsid w:val="00632A4C"/>
    <w:rsid w:val="00632AB0"/>
    <w:rsid w:val="00632DCC"/>
    <w:rsid w:val="00632E16"/>
    <w:rsid w:val="00632E56"/>
    <w:rsid w:val="00632EEF"/>
    <w:rsid w:val="0063305B"/>
    <w:rsid w:val="00633081"/>
    <w:rsid w:val="0063309C"/>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E5F"/>
    <w:rsid w:val="0063405E"/>
    <w:rsid w:val="006341AD"/>
    <w:rsid w:val="006346F1"/>
    <w:rsid w:val="0063474A"/>
    <w:rsid w:val="006347F5"/>
    <w:rsid w:val="00634B3C"/>
    <w:rsid w:val="00634B4C"/>
    <w:rsid w:val="00634B4F"/>
    <w:rsid w:val="00634F76"/>
    <w:rsid w:val="006350D2"/>
    <w:rsid w:val="006353D0"/>
    <w:rsid w:val="00635480"/>
    <w:rsid w:val="0063576C"/>
    <w:rsid w:val="00635C46"/>
    <w:rsid w:val="00635CE9"/>
    <w:rsid w:val="00635DF9"/>
    <w:rsid w:val="00635EDC"/>
    <w:rsid w:val="00635F56"/>
    <w:rsid w:val="00636094"/>
    <w:rsid w:val="006361AB"/>
    <w:rsid w:val="0063633A"/>
    <w:rsid w:val="00636470"/>
    <w:rsid w:val="0063650D"/>
    <w:rsid w:val="0063671B"/>
    <w:rsid w:val="0063699F"/>
    <w:rsid w:val="00636A76"/>
    <w:rsid w:val="00636B90"/>
    <w:rsid w:val="00636DB8"/>
    <w:rsid w:val="00636E3B"/>
    <w:rsid w:val="0063713F"/>
    <w:rsid w:val="00637193"/>
    <w:rsid w:val="0063720A"/>
    <w:rsid w:val="00637268"/>
    <w:rsid w:val="0063739E"/>
    <w:rsid w:val="006373C7"/>
    <w:rsid w:val="006373EB"/>
    <w:rsid w:val="00637405"/>
    <w:rsid w:val="00637763"/>
    <w:rsid w:val="00637E00"/>
    <w:rsid w:val="00637F23"/>
    <w:rsid w:val="006401C6"/>
    <w:rsid w:val="00640207"/>
    <w:rsid w:val="00640222"/>
    <w:rsid w:val="00640516"/>
    <w:rsid w:val="00640826"/>
    <w:rsid w:val="0064087E"/>
    <w:rsid w:val="00640900"/>
    <w:rsid w:val="006409CE"/>
    <w:rsid w:val="006409F3"/>
    <w:rsid w:val="00640C6B"/>
    <w:rsid w:val="00641061"/>
    <w:rsid w:val="006411AF"/>
    <w:rsid w:val="006411DF"/>
    <w:rsid w:val="0064131A"/>
    <w:rsid w:val="006416F7"/>
    <w:rsid w:val="006418DA"/>
    <w:rsid w:val="0064192C"/>
    <w:rsid w:val="006419ED"/>
    <w:rsid w:val="006424F3"/>
    <w:rsid w:val="0064250C"/>
    <w:rsid w:val="006427DE"/>
    <w:rsid w:val="00642850"/>
    <w:rsid w:val="006429E5"/>
    <w:rsid w:val="00642A84"/>
    <w:rsid w:val="00642AAF"/>
    <w:rsid w:val="00642D10"/>
    <w:rsid w:val="00642E65"/>
    <w:rsid w:val="00643286"/>
    <w:rsid w:val="006432F7"/>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B56"/>
    <w:rsid w:val="00644E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BD7"/>
    <w:rsid w:val="00646C19"/>
    <w:rsid w:val="00646EE5"/>
    <w:rsid w:val="00646F54"/>
    <w:rsid w:val="0064748F"/>
    <w:rsid w:val="006475D6"/>
    <w:rsid w:val="006476FE"/>
    <w:rsid w:val="006477A7"/>
    <w:rsid w:val="0064787F"/>
    <w:rsid w:val="0064788D"/>
    <w:rsid w:val="006478AC"/>
    <w:rsid w:val="00647ABB"/>
    <w:rsid w:val="00647BB0"/>
    <w:rsid w:val="00647CB3"/>
    <w:rsid w:val="006500A4"/>
    <w:rsid w:val="006500D6"/>
    <w:rsid w:val="00650150"/>
    <w:rsid w:val="006505A1"/>
    <w:rsid w:val="0065070F"/>
    <w:rsid w:val="006507EB"/>
    <w:rsid w:val="00650801"/>
    <w:rsid w:val="00650854"/>
    <w:rsid w:val="006508FC"/>
    <w:rsid w:val="006509F2"/>
    <w:rsid w:val="00650BB9"/>
    <w:rsid w:val="00650D1E"/>
    <w:rsid w:val="00650D3F"/>
    <w:rsid w:val="00650E4C"/>
    <w:rsid w:val="00650EB8"/>
    <w:rsid w:val="00650F7B"/>
    <w:rsid w:val="00650F7C"/>
    <w:rsid w:val="00650FBE"/>
    <w:rsid w:val="00650FD9"/>
    <w:rsid w:val="00651133"/>
    <w:rsid w:val="006513D5"/>
    <w:rsid w:val="006517F8"/>
    <w:rsid w:val="006518B1"/>
    <w:rsid w:val="00651922"/>
    <w:rsid w:val="00651AD3"/>
    <w:rsid w:val="00651B74"/>
    <w:rsid w:val="00651CC6"/>
    <w:rsid w:val="00651D66"/>
    <w:rsid w:val="00651DE5"/>
    <w:rsid w:val="00651FA0"/>
    <w:rsid w:val="006522F1"/>
    <w:rsid w:val="00652511"/>
    <w:rsid w:val="006526E2"/>
    <w:rsid w:val="00652829"/>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263"/>
    <w:rsid w:val="006544F6"/>
    <w:rsid w:val="006548B5"/>
    <w:rsid w:val="00654A95"/>
    <w:rsid w:val="00654E44"/>
    <w:rsid w:val="00655070"/>
    <w:rsid w:val="00655188"/>
    <w:rsid w:val="00655223"/>
    <w:rsid w:val="00655780"/>
    <w:rsid w:val="00655802"/>
    <w:rsid w:val="006558FC"/>
    <w:rsid w:val="0065594D"/>
    <w:rsid w:val="00655B1D"/>
    <w:rsid w:val="00655B25"/>
    <w:rsid w:val="00655B8A"/>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0B92"/>
    <w:rsid w:val="0066121C"/>
    <w:rsid w:val="00661308"/>
    <w:rsid w:val="00661392"/>
    <w:rsid w:val="0066146F"/>
    <w:rsid w:val="006614F3"/>
    <w:rsid w:val="00661636"/>
    <w:rsid w:val="0066164F"/>
    <w:rsid w:val="00661685"/>
    <w:rsid w:val="00661BE4"/>
    <w:rsid w:val="00661C4E"/>
    <w:rsid w:val="00661CC2"/>
    <w:rsid w:val="00661D7C"/>
    <w:rsid w:val="00661DDE"/>
    <w:rsid w:val="00661E0F"/>
    <w:rsid w:val="006620FF"/>
    <w:rsid w:val="00662166"/>
    <w:rsid w:val="00662234"/>
    <w:rsid w:val="00662288"/>
    <w:rsid w:val="00662638"/>
    <w:rsid w:val="0066295D"/>
    <w:rsid w:val="00662BA0"/>
    <w:rsid w:val="00662BCF"/>
    <w:rsid w:val="00662DBE"/>
    <w:rsid w:val="00662F83"/>
    <w:rsid w:val="00662FA2"/>
    <w:rsid w:val="006630D9"/>
    <w:rsid w:val="0066310A"/>
    <w:rsid w:val="00663318"/>
    <w:rsid w:val="006634E5"/>
    <w:rsid w:val="00663581"/>
    <w:rsid w:val="006635DC"/>
    <w:rsid w:val="006635E0"/>
    <w:rsid w:val="0066369A"/>
    <w:rsid w:val="006636C2"/>
    <w:rsid w:val="00663908"/>
    <w:rsid w:val="00663A58"/>
    <w:rsid w:val="00663AFA"/>
    <w:rsid w:val="00663D7A"/>
    <w:rsid w:val="00663DAB"/>
    <w:rsid w:val="00663E15"/>
    <w:rsid w:val="00663FD7"/>
    <w:rsid w:val="006640FE"/>
    <w:rsid w:val="006643B7"/>
    <w:rsid w:val="00664678"/>
    <w:rsid w:val="006646F4"/>
    <w:rsid w:val="00664A2F"/>
    <w:rsid w:val="00664D05"/>
    <w:rsid w:val="00664F04"/>
    <w:rsid w:val="00665083"/>
    <w:rsid w:val="00665229"/>
    <w:rsid w:val="006652D4"/>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7B2"/>
    <w:rsid w:val="0066782E"/>
    <w:rsid w:val="00667A27"/>
    <w:rsid w:val="00670204"/>
    <w:rsid w:val="00670290"/>
    <w:rsid w:val="006703D7"/>
    <w:rsid w:val="00670468"/>
    <w:rsid w:val="006704BF"/>
    <w:rsid w:val="00670646"/>
    <w:rsid w:val="00670793"/>
    <w:rsid w:val="00670AD6"/>
    <w:rsid w:val="00670BC6"/>
    <w:rsid w:val="00670ECD"/>
    <w:rsid w:val="00670F74"/>
    <w:rsid w:val="00671010"/>
    <w:rsid w:val="0067106A"/>
    <w:rsid w:val="00671081"/>
    <w:rsid w:val="006713FA"/>
    <w:rsid w:val="00671504"/>
    <w:rsid w:val="006716AC"/>
    <w:rsid w:val="00671865"/>
    <w:rsid w:val="00671A0D"/>
    <w:rsid w:val="00671B4F"/>
    <w:rsid w:val="00671BA7"/>
    <w:rsid w:val="00671CFD"/>
    <w:rsid w:val="00671FFE"/>
    <w:rsid w:val="00672190"/>
    <w:rsid w:val="00672371"/>
    <w:rsid w:val="006725CC"/>
    <w:rsid w:val="006726B1"/>
    <w:rsid w:val="0067273D"/>
    <w:rsid w:val="006727C5"/>
    <w:rsid w:val="00672966"/>
    <w:rsid w:val="00672BBA"/>
    <w:rsid w:val="00672E29"/>
    <w:rsid w:val="006730BF"/>
    <w:rsid w:val="0067328A"/>
    <w:rsid w:val="00673319"/>
    <w:rsid w:val="00673378"/>
    <w:rsid w:val="0067348E"/>
    <w:rsid w:val="006734CF"/>
    <w:rsid w:val="006735BC"/>
    <w:rsid w:val="006735C5"/>
    <w:rsid w:val="00673B6C"/>
    <w:rsid w:val="00673BBE"/>
    <w:rsid w:val="00673BDE"/>
    <w:rsid w:val="00673C5E"/>
    <w:rsid w:val="00673CAA"/>
    <w:rsid w:val="00673E33"/>
    <w:rsid w:val="00673EB7"/>
    <w:rsid w:val="00673FBF"/>
    <w:rsid w:val="006740F1"/>
    <w:rsid w:val="0067419E"/>
    <w:rsid w:val="00674233"/>
    <w:rsid w:val="006742DF"/>
    <w:rsid w:val="006742F4"/>
    <w:rsid w:val="0067439E"/>
    <w:rsid w:val="0067443E"/>
    <w:rsid w:val="00674460"/>
    <w:rsid w:val="0067476F"/>
    <w:rsid w:val="00674CAB"/>
    <w:rsid w:val="0067538E"/>
    <w:rsid w:val="006753AF"/>
    <w:rsid w:val="006754C9"/>
    <w:rsid w:val="006754D4"/>
    <w:rsid w:val="00675652"/>
    <w:rsid w:val="006756CE"/>
    <w:rsid w:val="006757BC"/>
    <w:rsid w:val="006758E5"/>
    <w:rsid w:val="00675985"/>
    <w:rsid w:val="00675A3A"/>
    <w:rsid w:val="00675C23"/>
    <w:rsid w:val="00675C45"/>
    <w:rsid w:val="00675C49"/>
    <w:rsid w:val="00675ECB"/>
    <w:rsid w:val="00675FD2"/>
    <w:rsid w:val="0067609E"/>
    <w:rsid w:val="006760AB"/>
    <w:rsid w:val="0067649C"/>
    <w:rsid w:val="00676672"/>
    <w:rsid w:val="006767B8"/>
    <w:rsid w:val="00676BD7"/>
    <w:rsid w:val="00676BE2"/>
    <w:rsid w:val="00677337"/>
    <w:rsid w:val="00677725"/>
    <w:rsid w:val="006779E1"/>
    <w:rsid w:val="00677AF7"/>
    <w:rsid w:val="00677B28"/>
    <w:rsid w:val="00677BFF"/>
    <w:rsid w:val="00677D34"/>
    <w:rsid w:val="00677D7D"/>
    <w:rsid w:val="00677E02"/>
    <w:rsid w:val="00677F10"/>
    <w:rsid w:val="00677FFE"/>
    <w:rsid w:val="006800C5"/>
    <w:rsid w:val="0068013A"/>
    <w:rsid w:val="00680219"/>
    <w:rsid w:val="006802AC"/>
    <w:rsid w:val="00680627"/>
    <w:rsid w:val="0068066A"/>
    <w:rsid w:val="006806FD"/>
    <w:rsid w:val="0068087A"/>
    <w:rsid w:val="006809D2"/>
    <w:rsid w:val="00680A06"/>
    <w:rsid w:val="00680A97"/>
    <w:rsid w:val="00680C6F"/>
    <w:rsid w:val="00680D8E"/>
    <w:rsid w:val="00680F1F"/>
    <w:rsid w:val="00680F30"/>
    <w:rsid w:val="00680F81"/>
    <w:rsid w:val="00680FE5"/>
    <w:rsid w:val="0068102D"/>
    <w:rsid w:val="00681059"/>
    <w:rsid w:val="0068113A"/>
    <w:rsid w:val="00681197"/>
    <w:rsid w:val="00681254"/>
    <w:rsid w:val="00681307"/>
    <w:rsid w:val="006819E3"/>
    <w:rsid w:val="00681CC5"/>
    <w:rsid w:val="00681F26"/>
    <w:rsid w:val="00681F6E"/>
    <w:rsid w:val="00682085"/>
    <w:rsid w:val="006820C0"/>
    <w:rsid w:val="0068226B"/>
    <w:rsid w:val="006822FA"/>
    <w:rsid w:val="0068250F"/>
    <w:rsid w:val="006825EC"/>
    <w:rsid w:val="00682A7B"/>
    <w:rsid w:val="00682E47"/>
    <w:rsid w:val="00682ED3"/>
    <w:rsid w:val="006830A0"/>
    <w:rsid w:val="006831BF"/>
    <w:rsid w:val="006832B7"/>
    <w:rsid w:val="006834DB"/>
    <w:rsid w:val="00683AA5"/>
    <w:rsid w:val="00683B88"/>
    <w:rsid w:val="00683C44"/>
    <w:rsid w:val="00683D70"/>
    <w:rsid w:val="00683D7F"/>
    <w:rsid w:val="00683E9E"/>
    <w:rsid w:val="006840E4"/>
    <w:rsid w:val="00684258"/>
    <w:rsid w:val="00684555"/>
    <w:rsid w:val="0068456A"/>
    <w:rsid w:val="006845C9"/>
    <w:rsid w:val="00684C9D"/>
    <w:rsid w:val="00684D06"/>
    <w:rsid w:val="00684DCF"/>
    <w:rsid w:val="00684EFE"/>
    <w:rsid w:val="00685248"/>
    <w:rsid w:val="0068537A"/>
    <w:rsid w:val="006853FF"/>
    <w:rsid w:val="00685468"/>
    <w:rsid w:val="00685645"/>
    <w:rsid w:val="006856A2"/>
    <w:rsid w:val="00685725"/>
    <w:rsid w:val="00685834"/>
    <w:rsid w:val="00685892"/>
    <w:rsid w:val="00685B47"/>
    <w:rsid w:val="00685BCE"/>
    <w:rsid w:val="00685C2F"/>
    <w:rsid w:val="00685D3B"/>
    <w:rsid w:val="00685DB7"/>
    <w:rsid w:val="006861B3"/>
    <w:rsid w:val="0068623E"/>
    <w:rsid w:val="006862D7"/>
    <w:rsid w:val="00686366"/>
    <w:rsid w:val="00686444"/>
    <w:rsid w:val="00686527"/>
    <w:rsid w:val="0068653A"/>
    <w:rsid w:val="0068678A"/>
    <w:rsid w:val="00686918"/>
    <w:rsid w:val="00686A14"/>
    <w:rsid w:val="00686AD4"/>
    <w:rsid w:val="00686B5D"/>
    <w:rsid w:val="00686FAD"/>
    <w:rsid w:val="006870D9"/>
    <w:rsid w:val="00687215"/>
    <w:rsid w:val="0068721F"/>
    <w:rsid w:val="0068742D"/>
    <w:rsid w:val="0068767A"/>
    <w:rsid w:val="006878B2"/>
    <w:rsid w:val="00687A10"/>
    <w:rsid w:val="00687B76"/>
    <w:rsid w:val="00687CD7"/>
    <w:rsid w:val="00687D4C"/>
    <w:rsid w:val="00690205"/>
    <w:rsid w:val="0069092D"/>
    <w:rsid w:val="00690ADE"/>
    <w:rsid w:val="00690BAE"/>
    <w:rsid w:val="00690D12"/>
    <w:rsid w:val="00690E62"/>
    <w:rsid w:val="00690E6F"/>
    <w:rsid w:val="00690EFD"/>
    <w:rsid w:val="00690F0E"/>
    <w:rsid w:val="006911C8"/>
    <w:rsid w:val="006914FB"/>
    <w:rsid w:val="0069151D"/>
    <w:rsid w:val="006919C5"/>
    <w:rsid w:val="00691A8B"/>
    <w:rsid w:val="00691C48"/>
    <w:rsid w:val="006920C3"/>
    <w:rsid w:val="006925FD"/>
    <w:rsid w:val="00692768"/>
    <w:rsid w:val="00692799"/>
    <w:rsid w:val="006927F0"/>
    <w:rsid w:val="00692868"/>
    <w:rsid w:val="006929A1"/>
    <w:rsid w:val="00692A0D"/>
    <w:rsid w:val="00692B2A"/>
    <w:rsid w:val="00692BDC"/>
    <w:rsid w:val="00693077"/>
    <w:rsid w:val="00693118"/>
    <w:rsid w:val="00693295"/>
    <w:rsid w:val="00693299"/>
    <w:rsid w:val="00693529"/>
    <w:rsid w:val="00693588"/>
    <w:rsid w:val="006935E1"/>
    <w:rsid w:val="006937A0"/>
    <w:rsid w:val="00693A30"/>
    <w:rsid w:val="00693A5C"/>
    <w:rsid w:val="00693D6C"/>
    <w:rsid w:val="00693E25"/>
    <w:rsid w:val="00693F0A"/>
    <w:rsid w:val="0069427F"/>
    <w:rsid w:val="00694363"/>
    <w:rsid w:val="006943E3"/>
    <w:rsid w:val="0069447C"/>
    <w:rsid w:val="006949AD"/>
    <w:rsid w:val="00694B26"/>
    <w:rsid w:val="00694B4F"/>
    <w:rsid w:val="00694BAD"/>
    <w:rsid w:val="00694BD3"/>
    <w:rsid w:val="00694E18"/>
    <w:rsid w:val="00694E1F"/>
    <w:rsid w:val="00694E55"/>
    <w:rsid w:val="00694EFA"/>
    <w:rsid w:val="00695035"/>
    <w:rsid w:val="006951E3"/>
    <w:rsid w:val="00695227"/>
    <w:rsid w:val="006952D7"/>
    <w:rsid w:val="00695314"/>
    <w:rsid w:val="006958A7"/>
    <w:rsid w:val="00695900"/>
    <w:rsid w:val="00695D23"/>
    <w:rsid w:val="00695D4C"/>
    <w:rsid w:val="00695F2C"/>
    <w:rsid w:val="00696244"/>
    <w:rsid w:val="00696441"/>
    <w:rsid w:val="0069677F"/>
    <w:rsid w:val="006967A7"/>
    <w:rsid w:val="006969D6"/>
    <w:rsid w:val="00696B37"/>
    <w:rsid w:val="00696B6A"/>
    <w:rsid w:val="00696DD1"/>
    <w:rsid w:val="00696E60"/>
    <w:rsid w:val="00696FEE"/>
    <w:rsid w:val="006974E0"/>
    <w:rsid w:val="0069755C"/>
    <w:rsid w:val="00697726"/>
    <w:rsid w:val="00697865"/>
    <w:rsid w:val="006979DC"/>
    <w:rsid w:val="006979FA"/>
    <w:rsid w:val="00697C2C"/>
    <w:rsid w:val="00697DBD"/>
    <w:rsid w:val="00697E0B"/>
    <w:rsid w:val="00697F71"/>
    <w:rsid w:val="006A001D"/>
    <w:rsid w:val="006A00ED"/>
    <w:rsid w:val="006A0480"/>
    <w:rsid w:val="006A04D8"/>
    <w:rsid w:val="006A05EF"/>
    <w:rsid w:val="006A07C3"/>
    <w:rsid w:val="006A0942"/>
    <w:rsid w:val="006A0C0A"/>
    <w:rsid w:val="006A0C5A"/>
    <w:rsid w:val="006A11E0"/>
    <w:rsid w:val="006A148F"/>
    <w:rsid w:val="006A18D9"/>
    <w:rsid w:val="006A18DD"/>
    <w:rsid w:val="006A20BD"/>
    <w:rsid w:val="006A2266"/>
    <w:rsid w:val="006A2297"/>
    <w:rsid w:val="006A2312"/>
    <w:rsid w:val="006A2347"/>
    <w:rsid w:val="006A24B3"/>
    <w:rsid w:val="006A2947"/>
    <w:rsid w:val="006A2A5E"/>
    <w:rsid w:val="006A2BF5"/>
    <w:rsid w:val="006A2D0E"/>
    <w:rsid w:val="006A2E66"/>
    <w:rsid w:val="006A2FF2"/>
    <w:rsid w:val="006A2FFF"/>
    <w:rsid w:val="006A30E8"/>
    <w:rsid w:val="006A312C"/>
    <w:rsid w:val="006A3227"/>
    <w:rsid w:val="006A3396"/>
    <w:rsid w:val="006A35FE"/>
    <w:rsid w:val="006A39BE"/>
    <w:rsid w:val="006A39BF"/>
    <w:rsid w:val="006A39D4"/>
    <w:rsid w:val="006A3B4E"/>
    <w:rsid w:val="006A3F94"/>
    <w:rsid w:val="006A40D0"/>
    <w:rsid w:val="006A410C"/>
    <w:rsid w:val="006A4113"/>
    <w:rsid w:val="006A4195"/>
    <w:rsid w:val="006A4674"/>
    <w:rsid w:val="006A47BB"/>
    <w:rsid w:val="006A4877"/>
    <w:rsid w:val="006A4934"/>
    <w:rsid w:val="006A494F"/>
    <w:rsid w:val="006A49B5"/>
    <w:rsid w:val="006A4AB2"/>
    <w:rsid w:val="006A4FF3"/>
    <w:rsid w:val="006A5162"/>
    <w:rsid w:val="006A5784"/>
    <w:rsid w:val="006A585E"/>
    <w:rsid w:val="006A5911"/>
    <w:rsid w:val="006A592E"/>
    <w:rsid w:val="006A5A45"/>
    <w:rsid w:val="006A5B96"/>
    <w:rsid w:val="006A5CA3"/>
    <w:rsid w:val="006A5D5C"/>
    <w:rsid w:val="006A5DFF"/>
    <w:rsid w:val="006A5E26"/>
    <w:rsid w:val="006A5F89"/>
    <w:rsid w:val="006A6136"/>
    <w:rsid w:val="006A628C"/>
    <w:rsid w:val="006A629D"/>
    <w:rsid w:val="006A62AC"/>
    <w:rsid w:val="006A62DC"/>
    <w:rsid w:val="006A63E6"/>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96"/>
    <w:rsid w:val="006B05F5"/>
    <w:rsid w:val="006B0864"/>
    <w:rsid w:val="006B08B6"/>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1FE3"/>
    <w:rsid w:val="006B2008"/>
    <w:rsid w:val="006B2143"/>
    <w:rsid w:val="006B21E9"/>
    <w:rsid w:val="006B2229"/>
    <w:rsid w:val="006B242D"/>
    <w:rsid w:val="006B2431"/>
    <w:rsid w:val="006B2922"/>
    <w:rsid w:val="006B29A6"/>
    <w:rsid w:val="006B29DC"/>
    <w:rsid w:val="006B2FC0"/>
    <w:rsid w:val="006B2FE8"/>
    <w:rsid w:val="006B3018"/>
    <w:rsid w:val="006B348C"/>
    <w:rsid w:val="006B3493"/>
    <w:rsid w:val="006B3662"/>
    <w:rsid w:val="006B370D"/>
    <w:rsid w:val="006B3774"/>
    <w:rsid w:val="006B3843"/>
    <w:rsid w:val="006B393F"/>
    <w:rsid w:val="006B3A88"/>
    <w:rsid w:val="006B3AC3"/>
    <w:rsid w:val="006B3B64"/>
    <w:rsid w:val="006B3CD2"/>
    <w:rsid w:val="006B3E55"/>
    <w:rsid w:val="006B401E"/>
    <w:rsid w:val="006B4466"/>
    <w:rsid w:val="006B47D1"/>
    <w:rsid w:val="006B48C9"/>
    <w:rsid w:val="006B4D21"/>
    <w:rsid w:val="006B4E16"/>
    <w:rsid w:val="006B4E5B"/>
    <w:rsid w:val="006B4FED"/>
    <w:rsid w:val="006B503D"/>
    <w:rsid w:val="006B5075"/>
    <w:rsid w:val="006B50C0"/>
    <w:rsid w:val="006B5111"/>
    <w:rsid w:val="006B58EB"/>
    <w:rsid w:val="006B609F"/>
    <w:rsid w:val="006B6346"/>
    <w:rsid w:val="006B640A"/>
    <w:rsid w:val="006B68A9"/>
    <w:rsid w:val="006B69F4"/>
    <w:rsid w:val="006B6AD0"/>
    <w:rsid w:val="006B6BA3"/>
    <w:rsid w:val="006B6C83"/>
    <w:rsid w:val="006B6C95"/>
    <w:rsid w:val="006B6D57"/>
    <w:rsid w:val="006B708B"/>
    <w:rsid w:val="006B7121"/>
    <w:rsid w:val="006B725C"/>
    <w:rsid w:val="006B7270"/>
    <w:rsid w:val="006B7295"/>
    <w:rsid w:val="006B73DC"/>
    <w:rsid w:val="006B743C"/>
    <w:rsid w:val="006B7472"/>
    <w:rsid w:val="006B7864"/>
    <w:rsid w:val="006B79EA"/>
    <w:rsid w:val="006B7C2E"/>
    <w:rsid w:val="006B7E1E"/>
    <w:rsid w:val="006C03B2"/>
    <w:rsid w:val="006C050B"/>
    <w:rsid w:val="006C0831"/>
    <w:rsid w:val="006C09DD"/>
    <w:rsid w:val="006C0B07"/>
    <w:rsid w:val="006C0B08"/>
    <w:rsid w:val="006C0B9B"/>
    <w:rsid w:val="006C0CC3"/>
    <w:rsid w:val="006C0D81"/>
    <w:rsid w:val="006C1120"/>
    <w:rsid w:val="006C1142"/>
    <w:rsid w:val="006C1226"/>
    <w:rsid w:val="006C144F"/>
    <w:rsid w:val="006C1A29"/>
    <w:rsid w:val="006C1AE9"/>
    <w:rsid w:val="006C1B3F"/>
    <w:rsid w:val="006C1F77"/>
    <w:rsid w:val="006C20D9"/>
    <w:rsid w:val="006C2215"/>
    <w:rsid w:val="006C22BD"/>
    <w:rsid w:val="006C23D3"/>
    <w:rsid w:val="006C240E"/>
    <w:rsid w:val="006C24B7"/>
    <w:rsid w:val="006C2604"/>
    <w:rsid w:val="006C313D"/>
    <w:rsid w:val="006C3309"/>
    <w:rsid w:val="006C332A"/>
    <w:rsid w:val="006C3469"/>
    <w:rsid w:val="006C3637"/>
    <w:rsid w:val="006C375B"/>
    <w:rsid w:val="006C3770"/>
    <w:rsid w:val="006C3948"/>
    <w:rsid w:val="006C39F0"/>
    <w:rsid w:val="006C3C77"/>
    <w:rsid w:val="006C3D1F"/>
    <w:rsid w:val="006C3E67"/>
    <w:rsid w:val="006C3F1A"/>
    <w:rsid w:val="006C3FF3"/>
    <w:rsid w:val="006C426B"/>
    <w:rsid w:val="006C42CA"/>
    <w:rsid w:val="006C44D0"/>
    <w:rsid w:val="006C44D3"/>
    <w:rsid w:val="006C45C1"/>
    <w:rsid w:val="006C4695"/>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5CD"/>
    <w:rsid w:val="006C677C"/>
    <w:rsid w:val="006C6A61"/>
    <w:rsid w:val="006C6CEA"/>
    <w:rsid w:val="006C6E92"/>
    <w:rsid w:val="006C6EA9"/>
    <w:rsid w:val="006C6F3C"/>
    <w:rsid w:val="006C7305"/>
    <w:rsid w:val="006C7347"/>
    <w:rsid w:val="006C7475"/>
    <w:rsid w:val="006C74BB"/>
    <w:rsid w:val="006C7547"/>
    <w:rsid w:val="006C75C9"/>
    <w:rsid w:val="006C7CAC"/>
    <w:rsid w:val="006C7F29"/>
    <w:rsid w:val="006C7F3E"/>
    <w:rsid w:val="006C7FB9"/>
    <w:rsid w:val="006C7FDC"/>
    <w:rsid w:val="006D01A2"/>
    <w:rsid w:val="006D05A6"/>
    <w:rsid w:val="006D0846"/>
    <w:rsid w:val="006D0BEE"/>
    <w:rsid w:val="006D0C09"/>
    <w:rsid w:val="006D0CE0"/>
    <w:rsid w:val="006D114C"/>
    <w:rsid w:val="006D1274"/>
    <w:rsid w:val="006D137D"/>
    <w:rsid w:val="006D1535"/>
    <w:rsid w:val="006D18DA"/>
    <w:rsid w:val="006D19CF"/>
    <w:rsid w:val="006D1A0B"/>
    <w:rsid w:val="006D1A1F"/>
    <w:rsid w:val="006D1A23"/>
    <w:rsid w:val="006D1A2B"/>
    <w:rsid w:val="006D1C6E"/>
    <w:rsid w:val="006D1D76"/>
    <w:rsid w:val="006D1DFA"/>
    <w:rsid w:val="006D1F1A"/>
    <w:rsid w:val="006D1F86"/>
    <w:rsid w:val="006D2039"/>
    <w:rsid w:val="006D21FF"/>
    <w:rsid w:val="006D222B"/>
    <w:rsid w:val="006D2598"/>
    <w:rsid w:val="006D2A75"/>
    <w:rsid w:val="006D2AB9"/>
    <w:rsid w:val="006D2C59"/>
    <w:rsid w:val="006D2CC6"/>
    <w:rsid w:val="006D2D42"/>
    <w:rsid w:val="006D2FB7"/>
    <w:rsid w:val="006D2FE0"/>
    <w:rsid w:val="006D31AF"/>
    <w:rsid w:val="006D31DD"/>
    <w:rsid w:val="006D33F1"/>
    <w:rsid w:val="006D34D8"/>
    <w:rsid w:val="006D3565"/>
    <w:rsid w:val="006D35CD"/>
    <w:rsid w:val="006D35D8"/>
    <w:rsid w:val="006D37F1"/>
    <w:rsid w:val="006D3906"/>
    <w:rsid w:val="006D3A0E"/>
    <w:rsid w:val="006D3B82"/>
    <w:rsid w:val="006D3BD7"/>
    <w:rsid w:val="006D3D01"/>
    <w:rsid w:val="006D4133"/>
    <w:rsid w:val="006D4373"/>
    <w:rsid w:val="006D447A"/>
    <w:rsid w:val="006D4499"/>
    <w:rsid w:val="006D45FC"/>
    <w:rsid w:val="006D47FD"/>
    <w:rsid w:val="006D480D"/>
    <w:rsid w:val="006D4814"/>
    <w:rsid w:val="006D4894"/>
    <w:rsid w:val="006D492A"/>
    <w:rsid w:val="006D493C"/>
    <w:rsid w:val="006D4D0E"/>
    <w:rsid w:val="006D4E69"/>
    <w:rsid w:val="006D533D"/>
    <w:rsid w:val="006D53CF"/>
    <w:rsid w:val="006D53F3"/>
    <w:rsid w:val="006D5457"/>
    <w:rsid w:val="006D54E9"/>
    <w:rsid w:val="006D55E0"/>
    <w:rsid w:val="006D571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6F61"/>
    <w:rsid w:val="006D72E1"/>
    <w:rsid w:val="006D7312"/>
    <w:rsid w:val="006D73E8"/>
    <w:rsid w:val="006D74A0"/>
    <w:rsid w:val="006D74C9"/>
    <w:rsid w:val="006D7505"/>
    <w:rsid w:val="006D7598"/>
    <w:rsid w:val="006D79EE"/>
    <w:rsid w:val="006D79F3"/>
    <w:rsid w:val="006D7B93"/>
    <w:rsid w:val="006D7BBD"/>
    <w:rsid w:val="006D7C30"/>
    <w:rsid w:val="006D7D69"/>
    <w:rsid w:val="006D7DAD"/>
    <w:rsid w:val="006D7EC6"/>
    <w:rsid w:val="006D7F64"/>
    <w:rsid w:val="006E02F5"/>
    <w:rsid w:val="006E030B"/>
    <w:rsid w:val="006E04C0"/>
    <w:rsid w:val="006E0537"/>
    <w:rsid w:val="006E0566"/>
    <w:rsid w:val="006E0B16"/>
    <w:rsid w:val="006E0B1B"/>
    <w:rsid w:val="006E0BC0"/>
    <w:rsid w:val="006E0DE9"/>
    <w:rsid w:val="006E0E00"/>
    <w:rsid w:val="006E0F21"/>
    <w:rsid w:val="006E0F22"/>
    <w:rsid w:val="006E1135"/>
    <w:rsid w:val="006E1469"/>
    <w:rsid w:val="006E176F"/>
    <w:rsid w:val="006E1778"/>
    <w:rsid w:val="006E1B5C"/>
    <w:rsid w:val="006E1C2F"/>
    <w:rsid w:val="006E1C34"/>
    <w:rsid w:val="006E1E45"/>
    <w:rsid w:val="006E206A"/>
    <w:rsid w:val="006E20BA"/>
    <w:rsid w:val="006E22CC"/>
    <w:rsid w:val="006E2779"/>
    <w:rsid w:val="006E27CB"/>
    <w:rsid w:val="006E293E"/>
    <w:rsid w:val="006E2E49"/>
    <w:rsid w:val="006E2F48"/>
    <w:rsid w:val="006E3864"/>
    <w:rsid w:val="006E3A6E"/>
    <w:rsid w:val="006E3ABE"/>
    <w:rsid w:val="006E3D3A"/>
    <w:rsid w:val="006E406A"/>
    <w:rsid w:val="006E43DC"/>
    <w:rsid w:val="006E444B"/>
    <w:rsid w:val="006E4538"/>
    <w:rsid w:val="006E4634"/>
    <w:rsid w:val="006E4646"/>
    <w:rsid w:val="006E4821"/>
    <w:rsid w:val="006E4A41"/>
    <w:rsid w:val="006E4AC1"/>
    <w:rsid w:val="006E4DFC"/>
    <w:rsid w:val="006E5006"/>
    <w:rsid w:val="006E512D"/>
    <w:rsid w:val="006E537D"/>
    <w:rsid w:val="006E5477"/>
    <w:rsid w:val="006E554E"/>
    <w:rsid w:val="006E5949"/>
    <w:rsid w:val="006E5964"/>
    <w:rsid w:val="006E5A4C"/>
    <w:rsid w:val="006E5AA5"/>
    <w:rsid w:val="006E5AFE"/>
    <w:rsid w:val="006E5C0D"/>
    <w:rsid w:val="006E5C1E"/>
    <w:rsid w:val="006E60F7"/>
    <w:rsid w:val="006E612C"/>
    <w:rsid w:val="006E64BD"/>
    <w:rsid w:val="006E64F3"/>
    <w:rsid w:val="006E68D0"/>
    <w:rsid w:val="006E696A"/>
    <w:rsid w:val="006E6A00"/>
    <w:rsid w:val="006E6AD1"/>
    <w:rsid w:val="006E6C33"/>
    <w:rsid w:val="006E6C39"/>
    <w:rsid w:val="006E6C66"/>
    <w:rsid w:val="006E6F03"/>
    <w:rsid w:val="006E704E"/>
    <w:rsid w:val="006E71A8"/>
    <w:rsid w:val="006E7227"/>
    <w:rsid w:val="006E73DE"/>
    <w:rsid w:val="006E73FC"/>
    <w:rsid w:val="006E7496"/>
    <w:rsid w:val="006E74CB"/>
    <w:rsid w:val="006E7569"/>
    <w:rsid w:val="006E7695"/>
    <w:rsid w:val="006E778A"/>
    <w:rsid w:val="006E7883"/>
    <w:rsid w:val="006E792A"/>
    <w:rsid w:val="006E7969"/>
    <w:rsid w:val="006E7AFF"/>
    <w:rsid w:val="006E7B8E"/>
    <w:rsid w:val="006E7E49"/>
    <w:rsid w:val="006E7F71"/>
    <w:rsid w:val="006F0076"/>
    <w:rsid w:val="006F00EE"/>
    <w:rsid w:val="006F0209"/>
    <w:rsid w:val="006F0434"/>
    <w:rsid w:val="006F05C2"/>
    <w:rsid w:val="006F06DA"/>
    <w:rsid w:val="006F07A2"/>
    <w:rsid w:val="006F090B"/>
    <w:rsid w:val="006F0924"/>
    <w:rsid w:val="006F0B57"/>
    <w:rsid w:val="006F0C12"/>
    <w:rsid w:val="006F0D07"/>
    <w:rsid w:val="006F0D8D"/>
    <w:rsid w:val="006F0DB2"/>
    <w:rsid w:val="006F0E38"/>
    <w:rsid w:val="006F0EB1"/>
    <w:rsid w:val="006F0EF2"/>
    <w:rsid w:val="006F0F7C"/>
    <w:rsid w:val="006F1029"/>
    <w:rsid w:val="006F137F"/>
    <w:rsid w:val="006F13FA"/>
    <w:rsid w:val="006F1451"/>
    <w:rsid w:val="006F14DA"/>
    <w:rsid w:val="006F1918"/>
    <w:rsid w:val="006F1D86"/>
    <w:rsid w:val="006F1DE0"/>
    <w:rsid w:val="006F1E30"/>
    <w:rsid w:val="006F20A6"/>
    <w:rsid w:val="006F2186"/>
    <w:rsid w:val="006F2491"/>
    <w:rsid w:val="006F2582"/>
    <w:rsid w:val="006F291E"/>
    <w:rsid w:val="006F29D0"/>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39"/>
    <w:rsid w:val="006F3C66"/>
    <w:rsid w:val="006F3CFF"/>
    <w:rsid w:val="006F3E99"/>
    <w:rsid w:val="006F406C"/>
    <w:rsid w:val="006F4077"/>
    <w:rsid w:val="006F40A5"/>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B9"/>
    <w:rsid w:val="00700ED3"/>
    <w:rsid w:val="00700F50"/>
    <w:rsid w:val="00700FA9"/>
    <w:rsid w:val="0070110E"/>
    <w:rsid w:val="0070124B"/>
    <w:rsid w:val="007017EA"/>
    <w:rsid w:val="0070181F"/>
    <w:rsid w:val="00701863"/>
    <w:rsid w:val="0070193E"/>
    <w:rsid w:val="00701AAD"/>
    <w:rsid w:val="00701B27"/>
    <w:rsid w:val="00701B31"/>
    <w:rsid w:val="00701C9F"/>
    <w:rsid w:val="00701CB8"/>
    <w:rsid w:val="00701CEE"/>
    <w:rsid w:val="00701ED4"/>
    <w:rsid w:val="00701F63"/>
    <w:rsid w:val="00701F97"/>
    <w:rsid w:val="007021D6"/>
    <w:rsid w:val="0070222D"/>
    <w:rsid w:val="00702A19"/>
    <w:rsid w:val="00702B2D"/>
    <w:rsid w:val="007032E6"/>
    <w:rsid w:val="00703566"/>
    <w:rsid w:val="007036CB"/>
    <w:rsid w:val="007036E5"/>
    <w:rsid w:val="00703D8A"/>
    <w:rsid w:val="00703FA9"/>
    <w:rsid w:val="007040DA"/>
    <w:rsid w:val="00704123"/>
    <w:rsid w:val="00704184"/>
    <w:rsid w:val="007041D3"/>
    <w:rsid w:val="00704624"/>
    <w:rsid w:val="00704641"/>
    <w:rsid w:val="007047A7"/>
    <w:rsid w:val="00704965"/>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52A"/>
    <w:rsid w:val="00706933"/>
    <w:rsid w:val="00706AC2"/>
    <w:rsid w:val="00706B18"/>
    <w:rsid w:val="00706BED"/>
    <w:rsid w:val="00706C08"/>
    <w:rsid w:val="00706E96"/>
    <w:rsid w:val="00707051"/>
    <w:rsid w:val="00707070"/>
    <w:rsid w:val="0070743B"/>
    <w:rsid w:val="00707479"/>
    <w:rsid w:val="007074E8"/>
    <w:rsid w:val="00707748"/>
    <w:rsid w:val="007077E5"/>
    <w:rsid w:val="00707A07"/>
    <w:rsid w:val="00707AA5"/>
    <w:rsid w:val="00707B13"/>
    <w:rsid w:val="00707CC2"/>
    <w:rsid w:val="00707EC9"/>
    <w:rsid w:val="00707F4F"/>
    <w:rsid w:val="00710018"/>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0"/>
    <w:rsid w:val="007114C7"/>
    <w:rsid w:val="00711610"/>
    <w:rsid w:val="00711760"/>
    <w:rsid w:val="007118BC"/>
    <w:rsid w:val="0071196B"/>
    <w:rsid w:val="00711A0F"/>
    <w:rsid w:val="00711AE4"/>
    <w:rsid w:val="00711B30"/>
    <w:rsid w:val="00711B68"/>
    <w:rsid w:val="00711C59"/>
    <w:rsid w:val="00711D10"/>
    <w:rsid w:val="00711D73"/>
    <w:rsid w:val="00712202"/>
    <w:rsid w:val="00712238"/>
    <w:rsid w:val="007122FC"/>
    <w:rsid w:val="00712391"/>
    <w:rsid w:val="007126EA"/>
    <w:rsid w:val="007127FB"/>
    <w:rsid w:val="00712A0F"/>
    <w:rsid w:val="00712B55"/>
    <w:rsid w:val="00712C3D"/>
    <w:rsid w:val="00712F7F"/>
    <w:rsid w:val="00712FDB"/>
    <w:rsid w:val="00712FE2"/>
    <w:rsid w:val="00713188"/>
    <w:rsid w:val="007131B0"/>
    <w:rsid w:val="007132A7"/>
    <w:rsid w:val="007134B7"/>
    <w:rsid w:val="0071371F"/>
    <w:rsid w:val="0071374D"/>
    <w:rsid w:val="00713935"/>
    <w:rsid w:val="00713972"/>
    <w:rsid w:val="00713A1C"/>
    <w:rsid w:val="00714065"/>
    <w:rsid w:val="007140B0"/>
    <w:rsid w:val="00714186"/>
    <w:rsid w:val="00714252"/>
    <w:rsid w:val="00714312"/>
    <w:rsid w:val="00714796"/>
    <w:rsid w:val="007149C7"/>
    <w:rsid w:val="00714BBB"/>
    <w:rsid w:val="00714CA5"/>
    <w:rsid w:val="00714D6A"/>
    <w:rsid w:val="0071576D"/>
    <w:rsid w:val="00715CE3"/>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BEE"/>
    <w:rsid w:val="00716E08"/>
    <w:rsid w:val="00716FC0"/>
    <w:rsid w:val="0071713E"/>
    <w:rsid w:val="00717251"/>
    <w:rsid w:val="00717267"/>
    <w:rsid w:val="00717373"/>
    <w:rsid w:val="00717396"/>
    <w:rsid w:val="00717402"/>
    <w:rsid w:val="00717433"/>
    <w:rsid w:val="00717692"/>
    <w:rsid w:val="00717798"/>
    <w:rsid w:val="00717822"/>
    <w:rsid w:val="00717890"/>
    <w:rsid w:val="007178EE"/>
    <w:rsid w:val="00717924"/>
    <w:rsid w:val="007179E9"/>
    <w:rsid w:val="00717A3B"/>
    <w:rsid w:val="00717B1E"/>
    <w:rsid w:val="00720192"/>
    <w:rsid w:val="007203E5"/>
    <w:rsid w:val="00720575"/>
    <w:rsid w:val="007205D5"/>
    <w:rsid w:val="007205D9"/>
    <w:rsid w:val="0072070A"/>
    <w:rsid w:val="00720759"/>
    <w:rsid w:val="007207F5"/>
    <w:rsid w:val="0072097A"/>
    <w:rsid w:val="00720A0C"/>
    <w:rsid w:val="00720BB9"/>
    <w:rsid w:val="00720F7A"/>
    <w:rsid w:val="00720FC3"/>
    <w:rsid w:val="00721062"/>
    <w:rsid w:val="0072131D"/>
    <w:rsid w:val="00721544"/>
    <w:rsid w:val="007215A9"/>
    <w:rsid w:val="0072167E"/>
    <w:rsid w:val="0072190B"/>
    <w:rsid w:val="0072197B"/>
    <w:rsid w:val="00721A2A"/>
    <w:rsid w:val="00721AA0"/>
    <w:rsid w:val="00721BEA"/>
    <w:rsid w:val="00721C7A"/>
    <w:rsid w:val="00721CB7"/>
    <w:rsid w:val="00721DB3"/>
    <w:rsid w:val="00721E1D"/>
    <w:rsid w:val="00721F20"/>
    <w:rsid w:val="00722260"/>
    <w:rsid w:val="0072236A"/>
    <w:rsid w:val="007225A7"/>
    <w:rsid w:val="00722626"/>
    <w:rsid w:val="00722742"/>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576"/>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6C9"/>
    <w:rsid w:val="00724728"/>
    <w:rsid w:val="007248F9"/>
    <w:rsid w:val="00724DC4"/>
    <w:rsid w:val="00724DE2"/>
    <w:rsid w:val="00724FE3"/>
    <w:rsid w:val="00725068"/>
    <w:rsid w:val="007250AE"/>
    <w:rsid w:val="0072524F"/>
    <w:rsid w:val="00725370"/>
    <w:rsid w:val="0072560E"/>
    <w:rsid w:val="00725686"/>
    <w:rsid w:val="00725849"/>
    <w:rsid w:val="00725BC5"/>
    <w:rsid w:val="00725BE9"/>
    <w:rsid w:val="00725C10"/>
    <w:rsid w:val="00725CB6"/>
    <w:rsid w:val="00725CD7"/>
    <w:rsid w:val="00725CDC"/>
    <w:rsid w:val="00725EA6"/>
    <w:rsid w:val="00726110"/>
    <w:rsid w:val="00726281"/>
    <w:rsid w:val="007262C6"/>
    <w:rsid w:val="0072650B"/>
    <w:rsid w:val="0072650F"/>
    <w:rsid w:val="00726537"/>
    <w:rsid w:val="0072656A"/>
    <w:rsid w:val="00726596"/>
    <w:rsid w:val="0072663B"/>
    <w:rsid w:val="0072665F"/>
    <w:rsid w:val="00726893"/>
    <w:rsid w:val="007268B0"/>
    <w:rsid w:val="00726B85"/>
    <w:rsid w:val="00726C8A"/>
    <w:rsid w:val="00726E44"/>
    <w:rsid w:val="00727111"/>
    <w:rsid w:val="00727329"/>
    <w:rsid w:val="007273A4"/>
    <w:rsid w:val="007273EC"/>
    <w:rsid w:val="007279F1"/>
    <w:rsid w:val="00727DD1"/>
    <w:rsid w:val="00727E9F"/>
    <w:rsid w:val="00730281"/>
    <w:rsid w:val="007302E4"/>
    <w:rsid w:val="00730375"/>
    <w:rsid w:val="0073083E"/>
    <w:rsid w:val="00730987"/>
    <w:rsid w:val="00730C40"/>
    <w:rsid w:val="00730C7A"/>
    <w:rsid w:val="00730CB1"/>
    <w:rsid w:val="0073101E"/>
    <w:rsid w:val="0073128B"/>
    <w:rsid w:val="007312E7"/>
    <w:rsid w:val="007314CE"/>
    <w:rsid w:val="0073150C"/>
    <w:rsid w:val="00731600"/>
    <w:rsid w:val="0073171A"/>
    <w:rsid w:val="00731757"/>
    <w:rsid w:val="007318A3"/>
    <w:rsid w:val="0073192F"/>
    <w:rsid w:val="007319EF"/>
    <w:rsid w:val="00731A4D"/>
    <w:rsid w:val="00731CD0"/>
    <w:rsid w:val="00731D9D"/>
    <w:rsid w:val="00731FF6"/>
    <w:rsid w:val="007321F8"/>
    <w:rsid w:val="007325D3"/>
    <w:rsid w:val="00732885"/>
    <w:rsid w:val="00732947"/>
    <w:rsid w:val="00732EA9"/>
    <w:rsid w:val="00733007"/>
    <w:rsid w:val="0073338F"/>
    <w:rsid w:val="00733858"/>
    <w:rsid w:val="007338AB"/>
    <w:rsid w:val="00733A80"/>
    <w:rsid w:val="00733B84"/>
    <w:rsid w:val="00733C74"/>
    <w:rsid w:val="00733C86"/>
    <w:rsid w:val="00733E11"/>
    <w:rsid w:val="00734045"/>
    <w:rsid w:val="007340AA"/>
    <w:rsid w:val="00734173"/>
    <w:rsid w:val="007343E7"/>
    <w:rsid w:val="0073487C"/>
    <w:rsid w:val="007348BE"/>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4C"/>
    <w:rsid w:val="007377ED"/>
    <w:rsid w:val="00737842"/>
    <w:rsid w:val="00737944"/>
    <w:rsid w:val="007379C8"/>
    <w:rsid w:val="00737B9A"/>
    <w:rsid w:val="00737C29"/>
    <w:rsid w:val="00737DE0"/>
    <w:rsid w:val="00737DE8"/>
    <w:rsid w:val="00737E27"/>
    <w:rsid w:val="007404D1"/>
    <w:rsid w:val="00740523"/>
    <w:rsid w:val="0074052C"/>
    <w:rsid w:val="007406A2"/>
    <w:rsid w:val="007406C0"/>
    <w:rsid w:val="007406D4"/>
    <w:rsid w:val="00740939"/>
    <w:rsid w:val="007409C6"/>
    <w:rsid w:val="007409E8"/>
    <w:rsid w:val="00740AC1"/>
    <w:rsid w:val="00740B5C"/>
    <w:rsid w:val="00740BF9"/>
    <w:rsid w:val="00740ED0"/>
    <w:rsid w:val="0074108B"/>
    <w:rsid w:val="0074124E"/>
    <w:rsid w:val="00741286"/>
    <w:rsid w:val="00741294"/>
    <w:rsid w:val="00741434"/>
    <w:rsid w:val="007415B6"/>
    <w:rsid w:val="00741613"/>
    <w:rsid w:val="007418FC"/>
    <w:rsid w:val="00741A56"/>
    <w:rsid w:val="00741B31"/>
    <w:rsid w:val="00741E50"/>
    <w:rsid w:val="007420C9"/>
    <w:rsid w:val="00742117"/>
    <w:rsid w:val="0074226C"/>
    <w:rsid w:val="00742593"/>
    <w:rsid w:val="00742695"/>
    <w:rsid w:val="007429AF"/>
    <w:rsid w:val="00742A51"/>
    <w:rsid w:val="00742E0B"/>
    <w:rsid w:val="00742F00"/>
    <w:rsid w:val="00743468"/>
    <w:rsid w:val="0074351A"/>
    <w:rsid w:val="007436B1"/>
    <w:rsid w:val="007436D5"/>
    <w:rsid w:val="007437AD"/>
    <w:rsid w:val="00743859"/>
    <w:rsid w:val="00743867"/>
    <w:rsid w:val="00743869"/>
    <w:rsid w:val="00743909"/>
    <w:rsid w:val="00743AF9"/>
    <w:rsid w:val="00744055"/>
    <w:rsid w:val="007440C3"/>
    <w:rsid w:val="0074420E"/>
    <w:rsid w:val="0074443A"/>
    <w:rsid w:val="00744674"/>
    <w:rsid w:val="0074467A"/>
    <w:rsid w:val="0074475B"/>
    <w:rsid w:val="00744A78"/>
    <w:rsid w:val="00744B0F"/>
    <w:rsid w:val="00744B66"/>
    <w:rsid w:val="00744B86"/>
    <w:rsid w:val="00744C25"/>
    <w:rsid w:val="00744C35"/>
    <w:rsid w:val="00744E4F"/>
    <w:rsid w:val="00744F3A"/>
    <w:rsid w:val="0074509B"/>
    <w:rsid w:val="00745290"/>
    <w:rsid w:val="0074544C"/>
    <w:rsid w:val="00745493"/>
    <w:rsid w:val="0074553D"/>
    <w:rsid w:val="0074576E"/>
    <w:rsid w:val="00745818"/>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1"/>
    <w:rsid w:val="00746B93"/>
    <w:rsid w:val="00746CE0"/>
    <w:rsid w:val="00746FF8"/>
    <w:rsid w:val="007470AF"/>
    <w:rsid w:val="007471FD"/>
    <w:rsid w:val="0074721B"/>
    <w:rsid w:val="007472AA"/>
    <w:rsid w:val="00747446"/>
    <w:rsid w:val="007475EA"/>
    <w:rsid w:val="007477BB"/>
    <w:rsid w:val="0074794A"/>
    <w:rsid w:val="00747993"/>
    <w:rsid w:val="00747BD8"/>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9D4"/>
    <w:rsid w:val="00751D9E"/>
    <w:rsid w:val="00751DBA"/>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5C"/>
    <w:rsid w:val="00752EC4"/>
    <w:rsid w:val="00752FE7"/>
    <w:rsid w:val="007531B9"/>
    <w:rsid w:val="0075336F"/>
    <w:rsid w:val="0075347A"/>
    <w:rsid w:val="0075359E"/>
    <w:rsid w:val="007535FC"/>
    <w:rsid w:val="0075376B"/>
    <w:rsid w:val="00753905"/>
    <w:rsid w:val="00753A07"/>
    <w:rsid w:val="00753C38"/>
    <w:rsid w:val="00753F01"/>
    <w:rsid w:val="00754017"/>
    <w:rsid w:val="007540F6"/>
    <w:rsid w:val="00754100"/>
    <w:rsid w:val="0075412E"/>
    <w:rsid w:val="00754214"/>
    <w:rsid w:val="00754747"/>
    <w:rsid w:val="00754756"/>
    <w:rsid w:val="007547E8"/>
    <w:rsid w:val="00754827"/>
    <w:rsid w:val="00754B89"/>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8B5"/>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40D"/>
    <w:rsid w:val="0076061F"/>
    <w:rsid w:val="00760637"/>
    <w:rsid w:val="00760731"/>
    <w:rsid w:val="00760756"/>
    <w:rsid w:val="00760A30"/>
    <w:rsid w:val="00760A54"/>
    <w:rsid w:val="00760BB2"/>
    <w:rsid w:val="00760D79"/>
    <w:rsid w:val="0076116A"/>
    <w:rsid w:val="0076137E"/>
    <w:rsid w:val="007613AF"/>
    <w:rsid w:val="0076145C"/>
    <w:rsid w:val="0076156B"/>
    <w:rsid w:val="007619FB"/>
    <w:rsid w:val="00761A37"/>
    <w:rsid w:val="00761A6A"/>
    <w:rsid w:val="00761BBE"/>
    <w:rsid w:val="00761BC7"/>
    <w:rsid w:val="00761E20"/>
    <w:rsid w:val="00761FC0"/>
    <w:rsid w:val="00761FEE"/>
    <w:rsid w:val="0076200C"/>
    <w:rsid w:val="00762018"/>
    <w:rsid w:val="00762414"/>
    <w:rsid w:val="00762452"/>
    <w:rsid w:val="007624AF"/>
    <w:rsid w:val="00762924"/>
    <w:rsid w:val="0076295C"/>
    <w:rsid w:val="0076298A"/>
    <w:rsid w:val="007629C1"/>
    <w:rsid w:val="00762AD4"/>
    <w:rsid w:val="00762FA7"/>
    <w:rsid w:val="00763028"/>
    <w:rsid w:val="00763055"/>
    <w:rsid w:val="00763120"/>
    <w:rsid w:val="0076316A"/>
    <w:rsid w:val="0076325C"/>
    <w:rsid w:val="007632BC"/>
    <w:rsid w:val="00763432"/>
    <w:rsid w:val="00763448"/>
    <w:rsid w:val="00763558"/>
    <w:rsid w:val="0076373E"/>
    <w:rsid w:val="007637D1"/>
    <w:rsid w:val="00763B4D"/>
    <w:rsid w:val="00763EB7"/>
    <w:rsid w:val="00763EE2"/>
    <w:rsid w:val="00763F32"/>
    <w:rsid w:val="00764043"/>
    <w:rsid w:val="00764574"/>
    <w:rsid w:val="007645A2"/>
    <w:rsid w:val="0076471F"/>
    <w:rsid w:val="00764CB4"/>
    <w:rsid w:val="00764D70"/>
    <w:rsid w:val="00764EB8"/>
    <w:rsid w:val="00764EDC"/>
    <w:rsid w:val="00764FCC"/>
    <w:rsid w:val="00765062"/>
    <w:rsid w:val="00765098"/>
    <w:rsid w:val="007650A8"/>
    <w:rsid w:val="00765228"/>
    <w:rsid w:val="0076539C"/>
    <w:rsid w:val="00765530"/>
    <w:rsid w:val="00765832"/>
    <w:rsid w:val="00765852"/>
    <w:rsid w:val="0076598C"/>
    <w:rsid w:val="007659EB"/>
    <w:rsid w:val="00765CA6"/>
    <w:rsid w:val="00765E1F"/>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71E"/>
    <w:rsid w:val="007678B6"/>
    <w:rsid w:val="0076790A"/>
    <w:rsid w:val="00767990"/>
    <w:rsid w:val="0076799E"/>
    <w:rsid w:val="00767BAE"/>
    <w:rsid w:val="00767E3A"/>
    <w:rsid w:val="00767E85"/>
    <w:rsid w:val="00767EE0"/>
    <w:rsid w:val="007700C8"/>
    <w:rsid w:val="00770108"/>
    <w:rsid w:val="007707D1"/>
    <w:rsid w:val="00770868"/>
    <w:rsid w:val="00770957"/>
    <w:rsid w:val="007709F1"/>
    <w:rsid w:val="00770A2E"/>
    <w:rsid w:val="00770BC1"/>
    <w:rsid w:val="00770C95"/>
    <w:rsid w:val="00770CEE"/>
    <w:rsid w:val="00770D2F"/>
    <w:rsid w:val="00770F69"/>
    <w:rsid w:val="00770FF0"/>
    <w:rsid w:val="0077117C"/>
    <w:rsid w:val="007711C6"/>
    <w:rsid w:val="007715B8"/>
    <w:rsid w:val="0077187A"/>
    <w:rsid w:val="00771BDA"/>
    <w:rsid w:val="00771CBD"/>
    <w:rsid w:val="00771EFA"/>
    <w:rsid w:val="007721AD"/>
    <w:rsid w:val="00772232"/>
    <w:rsid w:val="00772772"/>
    <w:rsid w:val="007728F4"/>
    <w:rsid w:val="00772A04"/>
    <w:rsid w:val="00772A0E"/>
    <w:rsid w:val="00772D15"/>
    <w:rsid w:val="00772DC3"/>
    <w:rsid w:val="00772F45"/>
    <w:rsid w:val="00772FFA"/>
    <w:rsid w:val="00773197"/>
    <w:rsid w:val="007733C4"/>
    <w:rsid w:val="00773464"/>
    <w:rsid w:val="00773557"/>
    <w:rsid w:val="0077360F"/>
    <w:rsid w:val="0077385B"/>
    <w:rsid w:val="00773989"/>
    <w:rsid w:val="00773AD4"/>
    <w:rsid w:val="00773C6E"/>
    <w:rsid w:val="00773CCA"/>
    <w:rsid w:val="00773D0F"/>
    <w:rsid w:val="00773D63"/>
    <w:rsid w:val="00773EBA"/>
    <w:rsid w:val="00773EC7"/>
    <w:rsid w:val="007743A1"/>
    <w:rsid w:val="007744EF"/>
    <w:rsid w:val="007746A8"/>
    <w:rsid w:val="00774A9A"/>
    <w:rsid w:val="00774BB2"/>
    <w:rsid w:val="00774C6A"/>
    <w:rsid w:val="00774CF7"/>
    <w:rsid w:val="00774DFE"/>
    <w:rsid w:val="00774E5B"/>
    <w:rsid w:val="00775032"/>
    <w:rsid w:val="0077513A"/>
    <w:rsid w:val="00775672"/>
    <w:rsid w:val="0077589F"/>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DDF"/>
    <w:rsid w:val="00776E9E"/>
    <w:rsid w:val="00776EF8"/>
    <w:rsid w:val="00776F98"/>
    <w:rsid w:val="00777053"/>
    <w:rsid w:val="00777056"/>
    <w:rsid w:val="00777140"/>
    <w:rsid w:val="007771BF"/>
    <w:rsid w:val="007773A9"/>
    <w:rsid w:val="00777457"/>
    <w:rsid w:val="007775DE"/>
    <w:rsid w:val="00777A62"/>
    <w:rsid w:val="00777B46"/>
    <w:rsid w:val="00777DAC"/>
    <w:rsid w:val="00777EE9"/>
    <w:rsid w:val="00780116"/>
    <w:rsid w:val="007803D2"/>
    <w:rsid w:val="007803F7"/>
    <w:rsid w:val="007804DE"/>
    <w:rsid w:val="00780742"/>
    <w:rsid w:val="00780980"/>
    <w:rsid w:val="007809E1"/>
    <w:rsid w:val="00780A03"/>
    <w:rsid w:val="00780AF4"/>
    <w:rsid w:val="00780B91"/>
    <w:rsid w:val="00780F3D"/>
    <w:rsid w:val="00780F61"/>
    <w:rsid w:val="00780F89"/>
    <w:rsid w:val="00781037"/>
    <w:rsid w:val="007812B4"/>
    <w:rsid w:val="0078146E"/>
    <w:rsid w:val="00781644"/>
    <w:rsid w:val="0078165E"/>
    <w:rsid w:val="007816FD"/>
    <w:rsid w:val="007818C7"/>
    <w:rsid w:val="00781B9A"/>
    <w:rsid w:val="00781BC7"/>
    <w:rsid w:val="00781BDB"/>
    <w:rsid w:val="00781C3C"/>
    <w:rsid w:val="00781C5D"/>
    <w:rsid w:val="00781DAD"/>
    <w:rsid w:val="00781F93"/>
    <w:rsid w:val="007820CA"/>
    <w:rsid w:val="0078220A"/>
    <w:rsid w:val="0078225F"/>
    <w:rsid w:val="0078243D"/>
    <w:rsid w:val="00782467"/>
    <w:rsid w:val="00782496"/>
    <w:rsid w:val="007825C3"/>
    <w:rsid w:val="007827A2"/>
    <w:rsid w:val="00782870"/>
    <w:rsid w:val="00782877"/>
    <w:rsid w:val="00782C6B"/>
    <w:rsid w:val="00782D8A"/>
    <w:rsid w:val="00782EBE"/>
    <w:rsid w:val="0078309C"/>
    <w:rsid w:val="0078314B"/>
    <w:rsid w:val="00783179"/>
    <w:rsid w:val="007833C3"/>
    <w:rsid w:val="007835A4"/>
    <w:rsid w:val="007837BE"/>
    <w:rsid w:val="007837C0"/>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B73"/>
    <w:rsid w:val="00785CED"/>
    <w:rsid w:val="00785EEB"/>
    <w:rsid w:val="007861D1"/>
    <w:rsid w:val="007861F6"/>
    <w:rsid w:val="00786272"/>
    <w:rsid w:val="007862C8"/>
    <w:rsid w:val="0078639C"/>
    <w:rsid w:val="0078640C"/>
    <w:rsid w:val="007864B2"/>
    <w:rsid w:val="007865F2"/>
    <w:rsid w:val="00786620"/>
    <w:rsid w:val="00786726"/>
    <w:rsid w:val="0078681A"/>
    <w:rsid w:val="007868B7"/>
    <w:rsid w:val="00786BC0"/>
    <w:rsid w:val="00786C9F"/>
    <w:rsid w:val="00786D07"/>
    <w:rsid w:val="00786DD0"/>
    <w:rsid w:val="00786DE0"/>
    <w:rsid w:val="00786DF4"/>
    <w:rsid w:val="00786E89"/>
    <w:rsid w:val="00786F64"/>
    <w:rsid w:val="00786FA1"/>
    <w:rsid w:val="00786FF2"/>
    <w:rsid w:val="00787054"/>
    <w:rsid w:val="007871C3"/>
    <w:rsid w:val="007872DE"/>
    <w:rsid w:val="007875E7"/>
    <w:rsid w:val="00787736"/>
    <w:rsid w:val="007878DA"/>
    <w:rsid w:val="00787A55"/>
    <w:rsid w:val="00787CE0"/>
    <w:rsid w:val="00787F1C"/>
    <w:rsid w:val="00787F28"/>
    <w:rsid w:val="00787F33"/>
    <w:rsid w:val="00787F9D"/>
    <w:rsid w:val="00787FF1"/>
    <w:rsid w:val="0079005C"/>
    <w:rsid w:val="007901A0"/>
    <w:rsid w:val="007903C6"/>
    <w:rsid w:val="007904C2"/>
    <w:rsid w:val="007904E6"/>
    <w:rsid w:val="007904E7"/>
    <w:rsid w:val="0079050E"/>
    <w:rsid w:val="00790BD2"/>
    <w:rsid w:val="00790D2F"/>
    <w:rsid w:val="00791190"/>
    <w:rsid w:val="007911BD"/>
    <w:rsid w:val="00791255"/>
    <w:rsid w:val="007912A1"/>
    <w:rsid w:val="00791345"/>
    <w:rsid w:val="007916D2"/>
    <w:rsid w:val="00791866"/>
    <w:rsid w:val="00791A26"/>
    <w:rsid w:val="00791ADE"/>
    <w:rsid w:val="00791BE9"/>
    <w:rsid w:val="00791BEA"/>
    <w:rsid w:val="00791C03"/>
    <w:rsid w:val="00791C0E"/>
    <w:rsid w:val="00791FD3"/>
    <w:rsid w:val="0079226A"/>
    <w:rsid w:val="007923B5"/>
    <w:rsid w:val="007924B1"/>
    <w:rsid w:val="0079250A"/>
    <w:rsid w:val="007926B7"/>
    <w:rsid w:val="00792781"/>
    <w:rsid w:val="007927C1"/>
    <w:rsid w:val="007928B4"/>
    <w:rsid w:val="007928F2"/>
    <w:rsid w:val="00792A97"/>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3FEA"/>
    <w:rsid w:val="0079448A"/>
    <w:rsid w:val="007945A2"/>
    <w:rsid w:val="007945E8"/>
    <w:rsid w:val="007947FB"/>
    <w:rsid w:val="00794917"/>
    <w:rsid w:val="00794996"/>
    <w:rsid w:val="00794BBB"/>
    <w:rsid w:val="00794D18"/>
    <w:rsid w:val="00794D22"/>
    <w:rsid w:val="00794D61"/>
    <w:rsid w:val="00794DFE"/>
    <w:rsid w:val="00795355"/>
    <w:rsid w:val="007954AC"/>
    <w:rsid w:val="00795804"/>
    <w:rsid w:val="00795809"/>
    <w:rsid w:val="00795A51"/>
    <w:rsid w:val="00795BA6"/>
    <w:rsid w:val="00795EEC"/>
    <w:rsid w:val="0079601B"/>
    <w:rsid w:val="0079603E"/>
    <w:rsid w:val="00796065"/>
    <w:rsid w:val="007960C8"/>
    <w:rsid w:val="00796144"/>
    <w:rsid w:val="0079617E"/>
    <w:rsid w:val="007962E1"/>
    <w:rsid w:val="007965F9"/>
    <w:rsid w:val="0079661C"/>
    <w:rsid w:val="0079675E"/>
    <w:rsid w:val="007967DC"/>
    <w:rsid w:val="00796B15"/>
    <w:rsid w:val="00796B37"/>
    <w:rsid w:val="00796ED0"/>
    <w:rsid w:val="00796FA6"/>
    <w:rsid w:val="00797009"/>
    <w:rsid w:val="00797300"/>
    <w:rsid w:val="00797DAA"/>
    <w:rsid w:val="00797E01"/>
    <w:rsid w:val="00797E28"/>
    <w:rsid w:val="00797F79"/>
    <w:rsid w:val="00797FCF"/>
    <w:rsid w:val="007A037B"/>
    <w:rsid w:val="007A038F"/>
    <w:rsid w:val="007A05A7"/>
    <w:rsid w:val="007A05E8"/>
    <w:rsid w:val="007A0616"/>
    <w:rsid w:val="007A0750"/>
    <w:rsid w:val="007A07D4"/>
    <w:rsid w:val="007A081D"/>
    <w:rsid w:val="007A0A45"/>
    <w:rsid w:val="007A0A60"/>
    <w:rsid w:val="007A0AD1"/>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1D4"/>
    <w:rsid w:val="007A32E9"/>
    <w:rsid w:val="007A3343"/>
    <w:rsid w:val="007A3395"/>
    <w:rsid w:val="007A34E8"/>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50F"/>
    <w:rsid w:val="007A5772"/>
    <w:rsid w:val="007A5789"/>
    <w:rsid w:val="007A598D"/>
    <w:rsid w:val="007A5A0B"/>
    <w:rsid w:val="007A5A56"/>
    <w:rsid w:val="007A5B57"/>
    <w:rsid w:val="007A5BE0"/>
    <w:rsid w:val="007A5C80"/>
    <w:rsid w:val="007A5DC5"/>
    <w:rsid w:val="007A5F87"/>
    <w:rsid w:val="007A601D"/>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0D"/>
    <w:rsid w:val="007A70AB"/>
    <w:rsid w:val="007A7228"/>
    <w:rsid w:val="007A7523"/>
    <w:rsid w:val="007A75A3"/>
    <w:rsid w:val="007A77A5"/>
    <w:rsid w:val="007A77F0"/>
    <w:rsid w:val="007A784C"/>
    <w:rsid w:val="007A7AD5"/>
    <w:rsid w:val="007A7CD5"/>
    <w:rsid w:val="007A7DB8"/>
    <w:rsid w:val="007A7DBC"/>
    <w:rsid w:val="007B01A4"/>
    <w:rsid w:val="007B0253"/>
    <w:rsid w:val="007B0301"/>
    <w:rsid w:val="007B0524"/>
    <w:rsid w:val="007B06F5"/>
    <w:rsid w:val="007B073B"/>
    <w:rsid w:val="007B0A51"/>
    <w:rsid w:val="007B0C5C"/>
    <w:rsid w:val="007B0CE4"/>
    <w:rsid w:val="007B1061"/>
    <w:rsid w:val="007B14AE"/>
    <w:rsid w:val="007B14D6"/>
    <w:rsid w:val="007B1908"/>
    <w:rsid w:val="007B1EE3"/>
    <w:rsid w:val="007B1F9A"/>
    <w:rsid w:val="007B2074"/>
    <w:rsid w:val="007B2213"/>
    <w:rsid w:val="007B2622"/>
    <w:rsid w:val="007B2638"/>
    <w:rsid w:val="007B2BB1"/>
    <w:rsid w:val="007B2BD4"/>
    <w:rsid w:val="007B2D51"/>
    <w:rsid w:val="007B2F43"/>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6AD"/>
    <w:rsid w:val="007B4937"/>
    <w:rsid w:val="007B4D3D"/>
    <w:rsid w:val="007B4E13"/>
    <w:rsid w:val="007B4F10"/>
    <w:rsid w:val="007B4FC2"/>
    <w:rsid w:val="007B50A8"/>
    <w:rsid w:val="007B50AF"/>
    <w:rsid w:val="007B5183"/>
    <w:rsid w:val="007B550D"/>
    <w:rsid w:val="007B575B"/>
    <w:rsid w:val="007B58F8"/>
    <w:rsid w:val="007B5A66"/>
    <w:rsid w:val="007B5B8E"/>
    <w:rsid w:val="007B630D"/>
    <w:rsid w:val="007B6347"/>
    <w:rsid w:val="007B665B"/>
    <w:rsid w:val="007B6670"/>
    <w:rsid w:val="007B6B55"/>
    <w:rsid w:val="007B6EA5"/>
    <w:rsid w:val="007B704E"/>
    <w:rsid w:val="007B711E"/>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E5"/>
    <w:rsid w:val="007C0BD2"/>
    <w:rsid w:val="007C0D13"/>
    <w:rsid w:val="007C0E20"/>
    <w:rsid w:val="007C0E8E"/>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3F1"/>
    <w:rsid w:val="007C26FF"/>
    <w:rsid w:val="007C2A39"/>
    <w:rsid w:val="007C2AAF"/>
    <w:rsid w:val="007C2D37"/>
    <w:rsid w:val="007C2DE9"/>
    <w:rsid w:val="007C301B"/>
    <w:rsid w:val="007C3232"/>
    <w:rsid w:val="007C34BF"/>
    <w:rsid w:val="007C356E"/>
    <w:rsid w:val="007C36BC"/>
    <w:rsid w:val="007C399D"/>
    <w:rsid w:val="007C3A0E"/>
    <w:rsid w:val="007C3C20"/>
    <w:rsid w:val="007C3C91"/>
    <w:rsid w:val="007C3D88"/>
    <w:rsid w:val="007C3E5A"/>
    <w:rsid w:val="007C3EC4"/>
    <w:rsid w:val="007C3EE5"/>
    <w:rsid w:val="007C3F14"/>
    <w:rsid w:val="007C43AA"/>
    <w:rsid w:val="007C43B2"/>
    <w:rsid w:val="007C450E"/>
    <w:rsid w:val="007C45EC"/>
    <w:rsid w:val="007C491B"/>
    <w:rsid w:val="007C4E0A"/>
    <w:rsid w:val="007C508D"/>
    <w:rsid w:val="007C515A"/>
    <w:rsid w:val="007C5258"/>
    <w:rsid w:val="007C52ED"/>
    <w:rsid w:val="007C52F0"/>
    <w:rsid w:val="007C534E"/>
    <w:rsid w:val="007C56CE"/>
    <w:rsid w:val="007C56FE"/>
    <w:rsid w:val="007C571B"/>
    <w:rsid w:val="007C5775"/>
    <w:rsid w:val="007C58C4"/>
    <w:rsid w:val="007C58FC"/>
    <w:rsid w:val="007C596C"/>
    <w:rsid w:val="007C59B4"/>
    <w:rsid w:val="007C5C7F"/>
    <w:rsid w:val="007C5CE6"/>
    <w:rsid w:val="007C5DB6"/>
    <w:rsid w:val="007C5DDE"/>
    <w:rsid w:val="007C5E7E"/>
    <w:rsid w:val="007C61D4"/>
    <w:rsid w:val="007C64BC"/>
    <w:rsid w:val="007C65C8"/>
    <w:rsid w:val="007C674F"/>
    <w:rsid w:val="007C677E"/>
    <w:rsid w:val="007C6939"/>
    <w:rsid w:val="007C6941"/>
    <w:rsid w:val="007C69DC"/>
    <w:rsid w:val="007C6AE9"/>
    <w:rsid w:val="007C6B98"/>
    <w:rsid w:val="007C6D8A"/>
    <w:rsid w:val="007C6DFF"/>
    <w:rsid w:val="007C6E75"/>
    <w:rsid w:val="007C6F89"/>
    <w:rsid w:val="007C709B"/>
    <w:rsid w:val="007C70A3"/>
    <w:rsid w:val="007C751F"/>
    <w:rsid w:val="007C7578"/>
    <w:rsid w:val="007C75D2"/>
    <w:rsid w:val="007C76BD"/>
    <w:rsid w:val="007C778B"/>
    <w:rsid w:val="007C779D"/>
    <w:rsid w:val="007C7EF3"/>
    <w:rsid w:val="007D020B"/>
    <w:rsid w:val="007D0221"/>
    <w:rsid w:val="007D02A6"/>
    <w:rsid w:val="007D051B"/>
    <w:rsid w:val="007D0645"/>
    <w:rsid w:val="007D067F"/>
    <w:rsid w:val="007D0766"/>
    <w:rsid w:val="007D098C"/>
    <w:rsid w:val="007D0A67"/>
    <w:rsid w:val="007D0B4A"/>
    <w:rsid w:val="007D0F04"/>
    <w:rsid w:val="007D0FAC"/>
    <w:rsid w:val="007D10EF"/>
    <w:rsid w:val="007D11B6"/>
    <w:rsid w:val="007D149C"/>
    <w:rsid w:val="007D163B"/>
    <w:rsid w:val="007D17B1"/>
    <w:rsid w:val="007D18BF"/>
    <w:rsid w:val="007D19E2"/>
    <w:rsid w:val="007D1B7C"/>
    <w:rsid w:val="007D1B95"/>
    <w:rsid w:val="007D1BC4"/>
    <w:rsid w:val="007D1BD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619"/>
    <w:rsid w:val="007D3771"/>
    <w:rsid w:val="007D3889"/>
    <w:rsid w:val="007D39D7"/>
    <w:rsid w:val="007D3A98"/>
    <w:rsid w:val="007D3B00"/>
    <w:rsid w:val="007D3C40"/>
    <w:rsid w:val="007D3DD8"/>
    <w:rsid w:val="007D40F2"/>
    <w:rsid w:val="007D414F"/>
    <w:rsid w:val="007D418E"/>
    <w:rsid w:val="007D421E"/>
    <w:rsid w:val="007D478D"/>
    <w:rsid w:val="007D4838"/>
    <w:rsid w:val="007D4956"/>
    <w:rsid w:val="007D498B"/>
    <w:rsid w:val="007D4A4B"/>
    <w:rsid w:val="007D4AA2"/>
    <w:rsid w:val="007D4BCC"/>
    <w:rsid w:val="007D4D97"/>
    <w:rsid w:val="007D4E93"/>
    <w:rsid w:val="007D4FF2"/>
    <w:rsid w:val="007D5033"/>
    <w:rsid w:val="007D5051"/>
    <w:rsid w:val="007D512C"/>
    <w:rsid w:val="007D517B"/>
    <w:rsid w:val="007D526F"/>
    <w:rsid w:val="007D5273"/>
    <w:rsid w:val="007D534C"/>
    <w:rsid w:val="007D5373"/>
    <w:rsid w:val="007D556A"/>
    <w:rsid w:val="007D56B7"/>
    <w:rsid w:val="007D56FB"/>
    <w:rsid w:val="007D5933"/>
    <w:rsid w:val="007D5B0F"/>
    <w:rsid w:val="007D5B86"/>
    <w:rsid w:val="007D5C14"/>
    <w:rsid w:val="007D5CFA"/>
    <w:rsid w:val="007D5E2D"/>
    <w:rsid w:val="007D606D"/>
    <w:rsid w:val="007D62CC"/>
    <w:rsid w:val="007D6310"/>
    <w:rsid w:val="007D64AA"/>
    <w:rsid w:val="007D6552"/>
    <w:rsid w:val="007D66B9"/>
    <w:rsid w:val="007D673F"/>
    <w:rsid w:val="007D67C0"/>
    <w:rsid w:val="007D68ED"/>
    <w:rsid w:val="007D68F4"/>
    <w:rsid w:val="007D6906"/>
    <w:rsid w:val="007D6AB9"/>
    <w:rsid w:val="007D6B62"/>
    <w:rsid w:val="007D6BB5"/>
    <w:rsid w:val="007D6C7D"/>
    <w:rsid w:val="007D6CA0"/>
    <w:rsid w:val="007D6CE5"/>
    <w:rsid w:val="007D6D80"/>
    <w:rsid w:val="007D6E8A"/>
    <w:rsid w:val="007D6EB4"/>
    <w:rsid w:val="007D6EF0"/>
    <w:rsid w:val="007D7042"/>
    <w:rsid w:val="007D7059"/>
    <w:rsid w:val="007D7286"/>
    <w:rsid w:val="007D7360"/>
    <w:rsid w:val="007D73B2"/>
    <w:rsid w:val="007D7522"/>
    <w:rsid w:val="007D76BE"/>
    <w:rsid w:val="007D782F"/>
    <w:rsid w:val="007D7971"/>
    <w:rsid w:val="007D7D1D"/>
    <w:rsid w:val="007D7D54"/>
    <w:rsid w:val="007E00D8"/>
    <w:rsid w:val="007E0162"/>
    <w:rsid w:val="007E0276"/>
    <w:rsid w:val="007E0566"/>
    <w:rsid w:val="007E05CC"/>
    <w:rsid w:val="007E0845"/>
    <w:rsid w:val="007E08F5"/>
    <w:rsid w:val="007E0986"/>
    <w:rsid w:val="007E0B5B"/>
    <w:rsid w:val="007E0C3A"/>
    <w:rsid w:val="007E0C8C"/>
    <w:rsid w:val="007E0D28"/>
    <w:rsid w:val="007E1101"/>
    <w:rsid w:val="007E110D"/>
    <w:rsid w:val="007E1294"/>
    <w:rsid w:val="007E1445"/>
    <w:rsid w:val="007E1479"/>
    <w:rsid w:val="007E178C"/>
    <w:rsid w:val="007E1A55"/>
    <w:rsid w:val="007E1A9B"/>
    <w:rsid w:val="007E1CB1"/>
    <w:rsid w:val="007E1D83"/>
    <w:rsid w:val="007E1EBF"/>
    <w:rsid w:val="007E1FA7"/>
    <w:rsid w:val="007E201B"/>
    <w:rsid w:val="007E2146"/>
    <w:rsid w:val="007E2298"/>
    <w:rsid w:val="007E274F"/>
    <w:rsid w:val="007E27D2"/>
    <w:rsid w:val="007E29F1"/>
    <w:rsid w:val="007E2B64"/>
    <w:rsid w:val="007E2B9D"/>
    <w:rsid w:val="007E2D4C"/>
    <w:rsid w:val="007E2EBD"/>
    <w:rsid w:val="007E2FC8"/>
    <w:rsid w:val="007E3182"/>
    <w:rsid w:val="007E335D"/>
    <w:rsid w:val="007E352A"/>
    <w:rsid w:val="007E36F8"/>
    <w:rsid w:val="007E3883"/>
    <w:rsid w:val="007E39BE"/>
    <w:rsid w:val="007E3A32"/>
    <w:rsid w:val="007E3D90"/>
    <w:rsid w:val="007E42F2"/>
    <w:rsid w:val="007E4470"/>
    <w:rsid w:val="007E4768"/>
    <w:rsid w:val="007E48CD"/>
    <w:rsid w:val="007E48D2"/>
    <w:rsid w:val="007E48E4"/>
    <w:rsid w:val="007E494C"/>
    <w:rsid w:val="007E4D9A"/>
    <w:rsid w:val="007E531F"/>
    <w:rsid w:val="007E5473"/>
    <w:rsid w:val="007E5523"/>
    <w:rsid w:val="007E5634"/>
    <w:rsid w:val="007E5687"/>
    <w:rsid w:val="007E56EC"/>
    <w:rsid w:val="007E57C7"/>
    <w:rsid w:val="007E58B9"/>
    <w:rsid w:val="007E5A52"/>
    <w:rsid w:val="007E5C06"/>
    <w:rsid w:val="007E5C91"/>
    <w:rsid w:val="007E5D16"/>
    <w:rsid w:val="007E5FFD"/>
    <w:rsid w:val="007E60A5"/>
    <w:rsid w:val="007E6239"/>
    <w:rsid w:val="007E63DD"/>
    <w:rsid w:val="007E648D"/>
    <w:rsid w:val="007E6735"/>
    <w:rsid w:val="007E67F4"/>
    <w:rsid w:val="007E6978"/>
    <w:rsid w:val="007E6B9E"/>
    <w:rsid w:val="007E6BA0"/>
    <w:rsid w:val="007E6CE1"/>
    <w:rsid w:val="007E732E"/>
    <w:rsid w:val="007E7367"/>
    <w:rsid w:val="007E741E"/>
    <w:rsid w:val="007E77A7"/>
    <w:rsid w:val="007E7891"/>
    <w:rsid w:val="007E78B5"/>
    <w:rsid w:val="007E78F8"/>
    <w:rsid w:val="007E7B2B"/>
    <w:rsid w:val="007E7BC8"/>
    <w:rsid w:val="007E7C56"/>
    <w:rsid w:val="007E7CAC"/>
    <w:rsid w:val="007E7E6F"/>
    <w:rsid w:val="007F005C"/>
    <w:rsid w:val="007F0251"/>
    <w:rsid w:val="007F027C"/>
    <w:rsid w:val="007F03D1"/>
    <w:rsid w:val="007F043A"/>
    <w:rsid w:val="007F055D"/>
    <w:rsid w:val="007F05E0"/>
    <w:rsid w:val="007F0718"/>
    <w:rsid w:val="007F0842"/>
    <w:rsid w:val="007F0922"/>
    <w:rsid w:val="007F09E5"/>
    <w:rsid w:val="007F0B77"/>
    <w:rsid w:val="007F0B82"/>
    <w:rsid w:val="007F0C06"/>
    <w:rsid w:val="007F0DD3"/>
    <w:rsid w:val="007F0F08"/>
    <w:rsid w:val="007F1083"/>
    <w:rsid w:val="007F11CC"/>
    <w:rsid w:val="007F1218"/>
    <w:rsid w:val="007F133E"/>
    <w:rsid w:val="007F157F"/>
    <w:rsid w:val="007F18C0"/>
    <w:rsid w:val="007F1967"/>
    <w:rsid w:val="007F1ADE"/>
    <w:rsid w:val="007F1D13"/>
    <w:rsid w:val="007F1D4A"/>
    <w:rsid w:val="007F22C8"/>
    <w:rsid w:val="007F2477"/>
    <w:rsid w:val="007F265D"/>
    <w:rsid w:val="007F2822"/>
    <w:rsid w:val="007F288F"/>
    <w:rsid w:val="007F2894"/>
    <w:rsid w:val="007F290B"/>
    <w:rsid w:val="007F2A5A"/>
    <w:rsid w:val="007F2BD9"/>
    <w:rsid w:val="007F2DBB"/>
    <w:rsid w:val="007F2E90"/>
    <w:rsid w:val="007F2ED4"/>
    <w:rsid w:val="007F3364"/>
    <w:rsid w:val="007F3493"/>
    <w:rsid w:val="007F34F5"/>
    <w:rsid w:val="007F3531"/>
    <w:rsid w:val="007F3622"/>
    <w:rsid w:val="007F364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0E0"/>
    <w:rsid w:val="007F51C3"/>
    <w:rsid w:val="007F53A3"/>
    <w:rsid w:val="007F551A"/>
    <w:rsid w:val="007F5568"/>
    <w:rsid w:val="007F5605"/>
    <w:rsid w:val="007F5608"/>
    <w:rsid w:val="007F566A"/>
    <w:rsid w:val="007F569C"/>
    <w:rsid w:val="007F56A5"/>
    <w:rsid w:val="007F5874"/>
    <w:rsid w:val="007F5BC5"/>
    <w:rsid w:val="007F5BCB"/>
    <w:rsid w:val="007F5CDE"/>
    <w:rsid w:val="007F5D4A"/>
    <w:rsid w:val="007F5DD5"/>
    <w:rsid w:val="007F612B"/>
    <w:rsid w:val="007F6310"/>
    <w:rsid w:val="007F636A"/>
    <w:rsid w:val="007F6441"/>
    <w:rsid w:val="007F6562"/>
    <w:rsid w:val="007F65B8"/>
    <w:rsid w:val="007F65CD"/>
    <w:rsid w:val="007F65F2"/>
    <w:rsid w:val="007F6772"/>
    <w:rsid w:val="007F67DE"/>
    <w:rsid w:val="007F6959"/>
    <w:rsid w:val="007F6AD2"/>
    <w:rsid w:val="007F6B63"/>
    <w:rsid w:val="007F709D"/>
    <w:rsid w:val="007F70D6"/>
    <w:rsid w:val="007F7130"/>
    <w:rsid w:val="007F7237"/>
    <w:rsid w:val="007F7247"/>
    <w:rsid w:val="007F7257"/>
    <w:rsid w:val="007F7367"/>
    <w:rsid w:val="007F74B1"/>
    <w:rsid w:val="007F751F"/>
    <w:rsid w:val="007F761F"/>
    <w:rsid w:val="007F7733"/>
    <w:rsid w:val="007F7864"/>
    <w:rsid w:val="007F795B"/>
    <w:rsid w:val="007F7C0B"/>
    <w:rsid w:val="007F7C0F"/>
    <w:rsid w:val="007F7C5D"/>
    <w:rsid w:val="007F7E2F"/>
    <w:rsid w:val="00800104"/>
    <w:rsid w:val="00800109"/>
    <w:rsid w:val="00800184"/>
    <w:rsid w:val="00800312"/>
    <w:rsid w:val="00800412"/>
    <w:rsid w:val="0080061D"/>
    <w:rsid w:val="0080078C"/>
    <w:rsid w:val="00800994"/>
    <w:rsid w:val="00800D0F"/>
    <w:rsid w:val="00800D5F"/>
    <w:rsid w:val="00800D8A"/>
    <w:rsid w:val="00800E1C"/>
    <w:rsid w:val="00801320"/>
    <w:rsid w:val="008013B8"/>
    <w:rsid w:val="00801420"/>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DB1"/>
    <w:rsid w:val="00802E38"/>
    <w:rsid w:val="00802FDA"/>
    <w:rsid w:val="00803055"/>
    <w:rsid w:val="00803160"/>
    <w:rsid w:val="008031C7"/>
    <w:rsid w:val="00803358"/>
    <w:rsid w:val="008034B0"/>
    <w:rsid w:val="008034BD"/>
    <w:rsid w:val="0080369E"/>
    <w:rsid w:val="008036F8"/>
    <w:rsid w:val="00803700"/>
    <w:rsid w:val="00803718"/>
    <w:rsid w:val="008037B5"/>
    <w:rsid w:val="0080397E"/>
    <w:rsid w:val="00803E2E"/>
    <w:rsid w:val="00803EAD"/>
    <w:rsid w:val="00803FD6"/>
    <w:rsid w:val="00804180"/>
    <w:rsid w:val="008041E1"/>
    <w:rsid w:val="00804765"/>
    <w:rsid w:val="00804867"/>
    <w:rsid w:val="00804A36"/>
    <w:rsid w:val="00804B28"/>
    <w:rsid w:val="00804B2F"/>
    <w:rsid w:val="00804B64"/>
    <w:rsid w:val="00804B67"/>
    <w:rsid w:val="00804DC3"/>
    <w:rsid w:val="008050E9"/>
    <w:rsid w:val="0080537F"/>
    <w:rsid w:val="008053AD"/>
    <w:rsid w:val="00805588"/>
    <w:rsid w:val="0080559C"/>
    <w:rsid w:val="008056ED"/>
    <w:rsid w:val="008058BE"/>
    <w:rsid w:val="00805918"/>
    <w:rsid w:val="00805C10"/>
    <w:rsid w:val="00805D11"/>
    <w:rsid w:val="00805E9E"/>
    <w:rsid w:val="00805F71"/>
    <w:rsid w:val="00806039"/>
    <w:rsid w:val="00806293"/>
    <w:rsid w:val="0080656E"/>
    <w:rsid w:val="00806788"/>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539"/>
    <w:rsid w:val="0080770D"/>
    <w:rsid w:val="00807727"/>
    <w:rsid w:val="00807772"/>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3FD"/>
    <w:rsid w:val="0081155E"/>
    <w:rsid w:val="00811D49"/>
    <w:rsid w:val="00811E7A"/>
    <w:rsid w:val="00811F29"/>
    <w:rsid w:val="00812027"/>
    <w:rsid w:val="00812037"/>
    <w:rsid w:val="008121DE"/>
    <w:rsid w:val="00812251"/>
    <w:rsid w:val="008123B7"/>
    <w:rsid w:val="008123D5"/>
    <w:rsid w:val="008124FE"/>
    <w:rsid w:val="0081260A"/>
    <w:rsid w:val="008126FE"/>
    <w:rsid w:val="008127B0"/>
    <w:rsid w:val="00812906"/>
    <w:rsid w:val="00812944"/>
    <w:rsid w:val="00812AF1"/>
    <w:rsid w:val="00812BD0"/>
    <w:rsid w:val="00812C39"/>
    <w:rsid w:val="00812D4F"/>
    <w:rsid w:val="00812FE3"/>
    <w:rsid w:val="008131C2"/>
    <w:rsid w:val="008132B0"/>
    <w:rsid w:val="008133EB"/>
    <w:rsid w:val="00813C95"/>
    <w:rsid w:val="00813C9D"/>
    <w:rsid w:val="00813CE0"/>
    <w:rsid w:val="00813D33"/>
    <w:rsid w:val="00814072"/>
    <w:rsid w:val="008142CD"/>
    <w:rsid w:val="0081433F"/>
    <w:rsid w:val="00814500"/>
    <w:rsid w:val="008148A1"/>
    <w:rsid w:val="00814935"/>
    <w:rsid w:val="008149A8"/>
    <w:rsid w:val="00814A79"/>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6F"/>
    <w:rsid w:val="008155E8"/>
    <w:rsid w:val="00815639"/>
    <w:rsid w:val="00815706"/>
    <w:rsid w:val="0081574C"/>
    <w:rsid w:val="00815B92"/>
    <w:rsid w:val="00815D64"/>
    <w:rsid w:val="00815E79"/>
    <w:rsid w:val="0081619A"/>
    <w:rsid w:val="00816292"/>
    <w:rsid w:val="00816514"/>
    <w:rsid w:val="00816555"/>
    <w:rsid w:val="008165FD"/>
    <w:rsid w:val="008166C7"/>
    <w:rsid w:val="00816A54"/>
    <w:rsid w:val="00816D94"/>
    <w:rsid w:val="00816D9C"/>
    <w:rsid w:val="00816E6E"/>
    <w:rsid w:val="00817151"/>
    <w:rsid w:val="008171F7"/>
    <w:rsid w:val="0081725E"/>
    <w:rsid w:val="00817419"/>
    <w:rsid w:val="00817428"/>
    <w:rsid w:val="008175C7"/>
    <w:rsid w:val="00817645"/>
    <w:rsid w:val="0081787C"/>
    <w:rsid w:val="00817B25"/>
    <w:rsid w:val="00817B8F"/>
    <w:rsid w:val="00817BBE"/>
    <w:rsid w:val="00817C8D"/>
    <w:rsid w:val="00817C96"/>
    <w:rsid w:val="00817CB0"/>
    <w:rsid w:val="00817D2A"/>
    <w:rsid w:val="00817E2E"/>
    <w:rsid w:val="00817F27"/>
    <w:rsid w:val="008202C7"/>
    <w:rsid w:val="00820604"/>
    <w:rsid w:val="008206F6"/>
    <w:rsid w:val="00820A96"/>
    <w:rsid w:val="00820B36"/>
    <w:rsid w:val="00820BA5"/>
    <w:rsid w:val="00820C91"/>
    <w:rsid w:val="00820FA5"/>
    <w:rsid w:val="00821307"/>
    <w:rsid w:val="0082146E"/>
    <w:rsid w:val="00821506"/>
    <w:rsid w:val="00821610"/>
    <w:rsid w:val="008216E2"/>
    <w:rsid w:val="008216FA"/>
    <w:rsid w:val="0082172C"/>
    <w:rsid w:val="008217B5"/>
    <w:rsid w:val="0082180C"/>
    <w:rsid w:val="00821A22"/>
    <w:rsid w:val="00821CF0"/>
    <w:rsid w:val="00821D51"/>
    <w:rsid w:val="00821DC0"/>
    <w:rsid w:val="00821E00"/>
    <w:rsid w:val="008220BE"/>
    <w:rsid w:val="008220CC"/>
    <w:rsid w:val="00822128"/>
    <w:rsid w:val="00822131"/>
    <w:rsid w:val="008222E3"/>
    <w:rsid w:val="0082267F"/>
    <w:rsid w:val="00822689"/>
    <w:rsid w:val="008227A7"/>
    <w:rsid w:val="0082284D"/>
    <w:rsid w:val="00822A76"/>
    <w:rsid w:val="00822B8C"/>
    <w:rsid w:val="00822D87"/>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1FE"/>
    <w:rsid w:val="00824383"/>
    <w:rsid w:val="0082449E"/>
    <w:rsid w:val="00824765"/>
    <w:rsid w:val="008247A4"/>
    <w:rsid w:val="008248BA"/>
    <w:rsid w:val="008249FF"/>
    <w:rsid w:val="00824D59"/>
    <w:rsid w:val="00824D62"/>
    <w:rsid w:val="00824DF6"/>
    <w:rsid w:val="008251EC"/>
    <w:rsid w:val="00825469"/>
    <w:rsid w:val="00825511"/>
    <w:rsid w:val="00825639"/>
    <w:rsid w:val="00825693"/>
    <w:rsid w:val="00825723"/>
    <w:rsid w:val="008257FB"/>
    <w:rsid w:val="008258CE"/>
    <w:rsid w:val="0082598D"/>
    <w:rsid w:val="00825A86"/>
    <w:rsid w:val="00825A9C"/>
    <w:rsid w:val="00825B73"/>
    <w:rsid w:val="00825C5D"/>
    <w:rsid w:val="00825D78"/>
    <w:rsid w:val="00825EEF"/>
    <w:rsid w:val="00825FDA"/>
    <w:rsid w:val="00826159"/>
    <w:rsid w:val="00826204"/>
    <w:rsid w:val="008263E0"/>
    <w:rsid w:val="008267D3"/>
    <w:rsid w:val="00826D90"/>
    <w:rsid w:val="00826F54"/>
    <w:rsid w:val="00826F85"/>
    <w:rsid w:val="00827015"/>
    <w:rsid w:val="0082708C"/>
    <w:rsid w:val="00827109"/>
    <w:rsid w:val="00827160"/>
    <w:rsid w:val="00827166"/>
    <w:rsid w:val="0082718A"/>
    <w:rsid w:val="008272E9"/>
    <w:rsid w:val="008273B3"/>
    <w:rsid w:val="0082752F"/>
    <w:rsid w:val="008275D1"/>
    <w:rsid w:val="00827740"/>
    <w:rsid w:val="008278E8"/>
    <w:rsid w:val="008278EA"/>
    <w:rsid w:val="00827A41"/>
    <w:rsid w:val="00827A63"/>
    <w:rsid w:val="00827AF3"/>
    <w:rsid w:val="00827DFB"/>
    <w:rsid w:val="00827FCC"/>
    <w:rsid w:val="008304AE"/>
    <w:rsid w:val="008306FA"/>
    <w:rsid w:val="00830729"/>
    <w:rsid w:val="00830B05"/>
    <w:rsid w:val="00830C47"/>
    <w:rsid w:val="00830DE1"/>
    <w:rsid w:val="00831151"/>
    <w:rsid w:val="00831346"/>
    <w:rsid w:val="00831393"/>
    <w:rsid w:val="00831459"/>
    <w:rsid w:val="008315B5"/>
    <w:rsid w:val="0083170C"/>
    <w:rsid w:val="0083179C"/>
    <w:rsid w:val="008318A0"/>
    <w:rsid w:val="00831A03"/>
    <w:rsid w:val="00832092"/>
    <w:rsid w:val="00832141"/>
    <w:rsid w:val="00832142"/>
    <w:rsid w:val="008321AA"/>
    <w:rsid w:val="00832685"/>
    <w:rsid w:val="00832719"/>
    <w:rsid w:val="00832839"/>
    <w:rsid w:val="0083299B"/>
    <w:rsid w:val="00832B3E"/>
    <w:rsid w:val="00832C18"/>
    <w:rsid w:val="00832C9D"/>
    <w:rsid w:val="00832CAF"/>
    <w:rsid w:val="00832E89"/>
    <w:rsid w:val="0083309F"/>
    <w:rsid w:val="0083311A"/>
    <w:rsid w:val="00833448"/>
    <w:rsid w:val="008334C2"/>
    <w:rsid w:val="008335AB"/>
    <w:rsid w:val="00833607"/>
    <w:rsid w:val="008337F7"/>
    <w:rsid w:val="00833E11"/>
    <w:rsid w:val="00833EAA"/>
    <w:rsid w:val="00833ECB"/>
    <w:rsid w:val="00833FF6"/>
    <w:rsid w:val="0083400F"/>
    <w:rsid w:val="0083417A"/>
    <w:rsid w:val="00834512"/>
    <w:rsid w:val="00834597"/>
    <w:rsid w:val="008349E7"/>
    <w:rsid w:val="00834B30"/>
    <w:rsid w:val="00834B61"/>
    <w:rsid w:val="00834B74"/>
    <w:rsid w:val="00834B8D"/>
    <w:rsid w:val="00834D12"/>
    <w:rsid w:val="00834EEF"/>
    <w:rsid w:val="0083502E"/>
    <w:rsid w:val="0083504C"/>
    <w:rsid w:val="008350E9"/>
    <w:rsid w:val="00835345"/>
    <w:rsid w:val="008356AA"/>
    <w:rsid w:val="00835B82"/>
    <w:rsid w:val="00835C2B"/>
    <w:rsid w:val="00836040"/>
    <w:rsid w:val="00836049"/>
    <w:rsid w:val="008360C4"/>
    <w:rsid w:val="00836133"/>
    <w:rsid w:val="0083613B"/>
    <w:rsid w:val="008364F7"/>
    <w:rsid w:val="0083657B"/>
    <w:rsid w:val="008366E7"/>
    <w:rsid w:val="00836A03"/>
    <w:rsid w:val="00836B4F"/>
    <w:rsid w:val="00836B5B"/>
    <w:rsid w:val="00836D47"/>
    <w:rsid w:val="00836E3B"/>
    <w:rsid w:val="00836E6C"/>
    <w:rsid w:val="00837071"/>
    <w:rsid w:val="00837088"/>
    <w:rsid w:val="008372AF"/>
    <w:rsid w:val="00837569"/>
    <w:rsid w:val="0083768C"/>
    <w:rsid w:val="0083769B"/>
    <w:rsid w:val="008379C9"/>
    <w:rsid w:val="00837C80"/>
    <w:rsid w:val="00837C9C"/>
    <w:rsid w:val="00837E87"/>
    <w:rsid w:val="00837FA1"/>
    <w:rsid w:val="008401C3"/>
    <w:rsid w:val="008402DA"/>
    <w:rsid w:val="008404CA"/>
    <w:rsid w:val="008404D7"/>
    <w:rsid w:val="00840634"/>
    <w:rsid w:val="008409EA"/>
    <w:rsid w:val="00840A64"/>
    <w:rsid w:val="00840A68"/>
    <w:rsid w:val="00840A83"/>
    <w:rsid w:val="00840BD4"/>
    <w:rsid w:val="00840CFA"/>
    <w:rsid w:val="00840D46"/>
    <w:rsid w:val="00840DE8"/>
    <w:rsid w:val="00840EA4"/>
    <w:rsid w:val="008411E2"/>
    <w:rsid w:val="00841269"/>
    <w:rsid w:val="00841573"/>
    <w:rsid w:val="0084179C"/>
    <w:rsid w:val="0084186E"/>
    <w:rsid w:val="00841972"/>
    <w:rsid w:val="008419A1"/>
    <w:rsid w:val="00841BF7"/>
    <w:rsid w:val="00841D12"/>
    <w:rsid w:val="00841DCA"/>
    <w:rsid w:val="00841E79"/>
    <w:rsid w:val="00841EAD"/>
    <w:rsid w:val="00841EE6"/>
    <w:rsid w:val="00841FA0"/>
    <w:rsid w:val="00842061"/>
    <w:rsid w:val="008421F9"/>
    <w:rsid w:val="00842216"/>
    <w:rsid w:val="00842219"/>
    <w:rsid w:val="008425E8"/>
    <w:rsid w:val="00842678"/>
    <w:rsid w:val="0084296C"/>
    <w:rsid w:val="00842A72"/>
    <w:rsid w:val="00842A8B"/>
    <w:rsid w:val="00842ADF"/>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E1B"/>
    <w:rsid w:val="00844ECA"/>
    <w:rsid w:val="00844ED1"/>
    <w:rsid w:val="00844F5E"/>
    <w:rsid w:val="008452DE"/>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C77"/>
    <w:rsid w:val="00846CF8"/>
    <w:rsid w:val="00846D95"/>
    <w:rsid w:val="00846E99"/>
    <w:rsid w:val="0084739C"/>
    <w:rsid w:val="00847458"/>
    <w:rsid w:val="00847468"/>
    <w:rsid w:val="00847509"/>
    <w:rsid w:val="008475E1"/>
    <w:rsid w:val="00847964"/>
    <w:rsid w:val="00847991"/>
    <w:rsid w:val="00847994"/>
    <w:rsid w:val="00847BFD"/>
    <w:rsid w:val="00847C0E"/>
    <w:rsid w:val="00847C4E"/>
    <w:rsid w:val="00847D54"/>
    <w:rsid w:val="00847E24"/>
    <w:rsid w:val="00847F69"/>
    <w:rsid w:val="00850259"/>
    <w:rsid w:val="008503E7"/>
    <w:rsid w:val="008504D6"/>
    <w:rsid w:val="0085065C"/>
    <w:rsid w:val="00850A04"/>
    <w:rsid w:val="00850A34"/>
    <w:rsid w:val="00850AE8"/>
    <w:rsid w:val="00850B13"/>
    <w:rsid w:val="00850ECC"/>
    <w:rsid w:val="00851231"/>
    <w:rsid w:val="008515B4"/>
    <w:rsid w:val="00851695"/>
    <w:rsid w:val="00851A1A"/>
    <w:rsid w:val="00851B22"/>
    <w:rsid w:val="00851BA5"/>
    <w:rsid w:val="00852338"/>
    <w:rsid w:val="0085254B"/>
    <w:rsid w:val="00852843"/>
    <w:rsid w:val="00852AA6"/>
    <w:rsid w:val="00852B0B"/>
    <w:rsid w:val="00852EE2"/>
    <w:rsid w:val="00852FAF"/>
    <w:rsid w:val="0085325E"/>
    <w:rsid w:val="008532A7"/>
    <w:rsid w:val="008534A4"/>
    <w:rsid w:val="0085398C"/>
    <w:rsid w:val="00853A43"/>
    <w:rsid w:val="00853B5B"/>
    <w:rsid w:val="00853C45"/>
    <w:rsid w:val="00853E20"/>
    <w:rsid w:val="00853FD8"/>
    <w:rsid w:val="00854090"/>
    <w:rsid w:val="008540C8"/>
    <w:rsid w:val="008546FB"/>
    <w:rsid w:val="00854983"/>
    <w:rsid w:val="0085499C"/>
    <w:rsid w:val="00854A91"/>
    <w:rsid w:val="00854E0E"/>
    <w:rsid w:val="00855023"/>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103"/>
    <w:rsid w:val="0085722A"/>
    <w:rsid w:val="0085740F"/>
    <w:rsid w:val="00857686"/>
    <w:rsid w:val="00857783"/>
    <w:rsid w:val="00857859"/>
    <w:rsid w:val="008578B1"/>
    <w:rsid w:val="008578C4"/>
    <w:rsid w:val="00857C34"/>
    <w:rsid w:val="00857E17"/>
    <w:rsid w:val="00857E37"/>
    <w:rsid w:val="008600FD"/>
    <w:rsid w:val="00860120"/>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C1E"/>
    <w:rsid w:val="00860E7F"/>
    <w:rsid w:val="00860F58"/>
    <w:rsid w:val="00861024"/>
    <w:rsid w:val="00861043"/>
    <w:rsid w:val="008611A3"/>
    <w:rsid w:val="008612B9"/>
    <w:rsid w:val="008616C3"/>
    <w:rsid w:val="008616D4"/>
    <w:rsid w:val="00861750"/>
    <w:rsid w:val="0086175B"/>
    <w:rsid w:val="00861819"/>
    <w:rsid w:val="008618C3"/>
    <w:rsid w:val="00861B41"/>
    <w:rsid w:val="00861B61"/>
    <w:rsid w:val="00861CDA"/>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C6F"/>
    <w:rsid w:val="00862F15"/>
    <w:rsid w:val="0086305F"/>
    <w:rsid w:val="00863096"/>
    <w:rsid w:val="00863109"/>
    <w:rsid w:val="00863293"/>
    <w:rsid w:val="0086336D"/>
    <w:rsid w:val="00863403"/>
    <w:rsid w:val="00863479"/>
    <w:rsid w:val="008634F7"/>
    <w:rsid w:val="00863A8F"/>
    <w:rsid w:val="00863AA0"/>
    <w:rsid w:val="00863CBF"/>
    <w:rsid w:val="00864462"/>
    <w:rsid w:val="008644FC"/>
    <w:rsid w:val="00864874"/>
    <w:rsid w:val="0086496D"/>
    <w:rsid w:val="00864A9F"/>
    <w:rsid w:val="00864C02"/>
    <w:rsid w:val="008650AB"/>
    <w:rsid w:val="008651B3"/>
    <w:rsid w:val="0086554C"/>
    <w:rsid w:val="00865580"/>
    <w:rsid w:val="008655C9"/>
    <w:rsid w:val="00865696"/>
    <w:rsid w:val="008656A7"/>
    <w:rsid w:val="00865784"/>
    <w:rsid w:val="00865AD7"/>
    <w:rsid w:val="00865B32"/>
    <w:rsid w:val="00865D02"/>
    <w:rsid w:val="00865D4C"/>
    <w:rsid w:val="00865DE1"/>
    <w:rsid w:val="00865EB2"/>
    <w:rsid w:val="00865EF7"/>
    <w:rsid w:val="00866176"/>
    <w:rsid w:val="00866646"/>
    <w:rsid w:val="00866903"/>
    <w:rsid w:val="008669CA"/>
    <w:rsid w:val="008669FD"/>
    <w:rsid w:val="00866A20"/>
    <w:rsid w:val="00866A53"/>
    <w:rsid w:val="00866BFD"/>
    <w:rsid w:val="00866FEA"/>
    <w:rsid w:val="00867027"/>
    <w:rsid w:val="008670AC"/>
    <w:rsid w:val="008670B7"/>
    <w:rsid w:val="00867180"/>
    <w:rsid w:val="008671D7"/>
    <w:rsid w:val="00867255"/>
    <w:rsid w:val="0086746F"/>
    <w:rsid w:val="0086775E"/>
    <w:rsid w:val="008678F0"/>
    <w:rsid w:val="00867CE6"/>
    <w:rsid w:val="00867D6E"/>
    <w:rsid w:val="00867DBF"/>
    <w:rsid w:val="00870018"/>
    <w:rsid w:val="0087006E"/>
    <w:rsid w:val="00870076"/>
    <w:rsid w:val="00870086"/>
    <w:rsid w:val="00870349"/>
    <w:rsid w:val="008704E5"/>
    <w:rsid w:val="0087064D"/>
    <w:rsid w:val="0087069F"/>
    <w:rsid w:val="00870710"/>
    <w:rsid w:val="00870793"/>
    <w:rsid w:val="00870869"/>
    <w:rsid w:val="008708EE"/>
    <w:rsid w:val="0087095E"/>
    <w:rsid w:val="0087097B"/>
    <w:rsid w:val="00870A1C"/>
    <w:rsid w:val="00870AA4"/>
    <w:rsid w:val="00870C6F"/>
    <w:rsid w:val="00870E04"/>
    <w:rsid w:val="00871029"/>
    <w:rsid w:val="00871096"/>
    <w:rsid w:val="00871171"/>
    <w:rsid w:val="008711F8"/>
    <w:rsid w:val="00871322"/>
    <w:rsid w:val="00871362"/>
    <w:rsid w:val="00871372"/>
    <w:rsid w:val="008714CD"/>
    <w:rsid w:val="008714FA"/>
    <w:rsid w:val="00871664"/>
    <w:rsid w:val="008718B8"/>
    <w:rsid w:val="00871D14"/>
    <w:rsid w:val="00871EB6"/>
    <w:rsid w:val="0087228E"/>
    <w:rsid w:val="008722B0"/>
    <w:rsid w:val="00872496"/>
    <w:rsid w:val="0087250F"/>
    <w:rsid w:val="00872544"/>
    <w:rsid w:val="00872744"/>
    <w:rsid w:val="008727E9"/>
    <w:rsid w:val="00872882"/>
    <w:rsid w:val="00872A15"/>
    <w:rsid w:val="00872ACB"/>
    <w:rsid w:val="00872BBC"/>
    <w:rsid w:val="00872C7C"/>
    <w:rsid w:val="00872D63"/>
    <w:rsid w:val="00872DB6"/>
    <w:rsid w:val="00872DD4"/>
    <w:rsid w:val="00872F39"/>
    <w:rsid w:val="008730FE"/>
    <w:rsid w:val="00873218"/>
    <w:rsid w:val="00873330"/>
    <w:rsid w:val="00873463"/>
    <w:rsid w:val="008734E7"/>
    <w:rsid w:val="008736F2"/>
    <w:rsid w:val="008738E8"/>
    <w:rsid w:val="00873A51"/>
    <w:rsid w:val="00873BF0"/>
    <w:rsid w:val="00873C85"/>
    <w:rsid w:val="00873C8D"/>
    <w:rsid w:val="00873CAD"/>
    <w:rsid w:val="00873F39"/>
    <w:rsid w:val="00873F56"/>
    <w:rsid w:val="00874085"/>
    <w:rsid w:val="008740B9"/>
    <w:rsid w:val="00874127"/>
    <w:rsid w:val="008742CE"/>
    <w:rsid w:val="008744D1"/>
    <w:rsid w:val="008745AD"/>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C44"/>
    <w:rsid w:val="00875D12"/>
    <w:rsid w:val="00875D86"/>
    <w:rsid w:val="00875F79"/>
    <w:rsid w:val="00875FBD"/>
    <w:rsid w:val="00875FE6"/>
    <w:rsid w:val="008763B6"/>
    <w:rsid w:val="00876AC2"/>
    <w:rsid w:val="00876AC7"/>
    <w:rsid w:val="00876D65"/>
    <w:rsid w:val="00876F05"/>
    <w:rsid w:val="0087700C"/>
    <w:rsid w:val="0087763F"/>
    <w:rsid w:val="00877726"/>
    <w:rsid w:val="0087792F"/>
    <w:rsid w:val="00877974"/>
    <w:rsid w:val="00877A5A"/>
    <w:rsid w:val="00877C06"/>
    <w:rsid w:val="00877C45"/>
    <w:rsid w:val="00877C57"/>
    <w:rsid w:val="00877FA3"/>
    <w:rsid w:val="0088009C"/>
    <w:rsid w:val="008800EC"/>
    <w:rsid w:val="008801A5"/>
    <w:rsid w:val="00880420"/>
    <w:rsid w:val="008804C9"/>
    <w:rsid w:val="00880B34"/>
    <w:rsid w:val="00880BDC"/>
    <w:rsid w:val="00880C97"/>
    <w:rsid w:val="00880D44"/>
    <w:rsid w:val="00880D84"/>
    <w:rsid w:val="00880E1E"/>
    <w:rsid w:val="00880F29"/>
    <w:rsid w:val="00880F4F"/>
    <w:rsid w:val="00880F56"/>
    <w:rsid w:val="008810DF"/>
    <w:rsid w:val="008810FA"/>
    <w:rsid w:val="00881449"/>
    <w:rsid w:val="0088176C"/>
    <w:rsid w:val="008817A2"/>
    <w:rsid w:val="00881842"/>
    <w:rsid w:val="008819A5"/>
    <w:rsid w:val="008819D2"/>
    <w:rsid w:val="00881DF9"/>
    <w:rsid w:val="00881F28"/>
    <w:rsid w:val="008820BE"/>
    <w:rsid w:val="0088226F"/>
    <w:rsid w:val="00882460"/>
    <w:rsid w:val="008824E6"/>
    <w:rsid w:val="008829DC"/>
    <w:rsid w:val="00882BB1"/>
    <w:rsid w:val="00882D3B"/>
    <w:rsid w:val="00882F52"/>
    <w:rsid w:val="00883004"/>
    <w:rsid w:val="00883095"/>
    <w:rsid w:val="008831B8"/>
    <w:rsid w:val="00883333"/>
    <w:rsid w:val="00883667"/>
    <w:rsid w:val="00883685"/>
    <w:rsid w:val="0088393F"/>
    <w:rsid w:val="00883E6F"/>
    <w:rsid w:val="00883ED6"/>
    <w:rsid w:val="00883F0E"/>
    <w:rsid w:val="00884255"/>
    <w:rsid w:val="0088425B"/>
    <w:rsid w:val="0088427D"/>
    <w:rsid w:val="00884473"/>
    <w:rsid w:val="00884519"/>
    <w:rsid w:val="00884720"/>
    <w:rsid w:val="00884740"/>
    <w:rsid w:val="008848CF"/>
    <w:rsid w:val="008848F6"/>
    <w:rsid w:val="00884AD8"/>
    <w:rsid w:val="00884AF5"/>
    <w:rsid w:val="00884CDF"/>
    <w:rsid w:val="0088514D"/>
    <w:rsid w:val="00885493"/>
    <w:rsid w:val="00885650"/>
    <w:rsid w:val="00885651"/>
    <w:rsid w:val="0088565E"/>
    <w:rsid w:val="008856A4"/>
    <w:rsid w:val="0088579F"/>
    <w:rsid w:val="00885A12"/>
    <w:rsid w:val="00885A81"/>
    <w:rsid w:val="00885C64"/>
    <w:rsid w:val="00885D5D"/>
    <w:rsid w:val="00885EC3"/>
    <w:rsid w:val="00885EC9"/>
    <w:rsid w:val="00885F46"/>
    <w:rsid w:val="00885F7A"/>
    <w:rsid w:val="00886080"/>
    <w:rsid w:val="00886094"/>
    <w:rsid w:val="00886223"/>
    <w:rsid w:val="008862CF"/>
    <w:rsid w:val="0088651F"/>
    <w:rsid w:val="0088674E"/>
    <w:rsid w:val="0088682A"/>
    <w:rsid w:val="00886A71"/>
    <w:rsid w:val="00886AA7"/>
    <w:rsid w:val="00886B5B"/>
    <w:rsid w:val="00887298"/>
    <w:rsid w:val="008872FE"/>
    <w:rsid w:val="00887394"/>
    <w:rsid w:val="00887479"/>
    <w:rsid w:val="00887573"/>
    <w:rsid w:val="0088762F"/>
    <w:rsid w:val="008876DF"/>
    <w:rsid w:val="00887771"/>
    <w:rsid w:val="00887885"/>
    <w:rsid w:val="00887A3C"/>
    <w:rsid w:val="00887B71"/>
    <w:rsid w:val="00887C01"/>
    <w:rsid w:val="00887C4D"/>
    <w:rsid w:val="00887CDD"/>
    <w:rsid w:val="00887FEF"/>
    <w:rsid w:val="0089000E"/>
    <w:rsid w:val="00890034"/>
    <w:rsid w:val="008901D5"/>
    <w:rsid w:val="0089028B"/>
    <w:rsid w:val="00890394"/>
    <w:rsid w:val="00890597"/>
    <w:rsid w:val="00890694"/>
    <w:rsid w:val="00890757"/>
    <w:rsid w:val="008907B2"/>
    <w:rsid w:val="00890941"/>
    <w:rsid w:val="008909D6"/>
    <w:rsid w:val="00890A0B"/>
    <w:rsid w:val="00890A64"/>
    <w:rsid w:val="00890BCD"/>
    <w:rsid w:val="00890DFA"/>
    <w:rsid w:val="00890E0D"/>
    <w:rsid w:val="00890F04"/>
    <w:rsid w:val="00890FBE"/>
    <w:rsid w:val="00891195"/>
    <w:rsid w:val="008913F1"/>
    <w:rsid w:val="00891548"/>
    <w:rsid w:val="008917D6"/>
    <w:rsid w:val="00891872"/>
    <w:rsid w:val="00891A48"/>
    <w:rsid w:val="00891E81"/>
    <w:rsid w:val="00891F63"/>
    <w:rsid w:val="008921B4"/>
    <w:rsid w:val="00892253"/>
    <w:rsid w:val="008922DF"/>
    <w:rsid w:val="008922E0"/>
    <w:rsid w:val="0089232A"/>
    <w:rsid w:val="00892522"/>
    <w:rsid w:val="00892649"/>
    <w:rsid w:val="00892860"/>
    <w:rsid w:val="0089295B"/>
    <w:rsid w:val="00892EDF"/>
    <w:rsid w:val="00893024"/>
    <w:rsid w:val="00893227"/>
    <w:rsid w:val="00893235"/>
    <w:rsid w:val="008932B8"/>
    <w:rsid w:val="0089339F"/>
    <w:rsid w:val="0089349B"/>
    <w:rsid w:val="0089363D"/>
    <w:rsid w:val="0089374B"/>
    <w:rsid w:val="0089389B"/>
    <w:rsid w:val="00893995"/>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023"/>
    <w:rsid w:val="008951C7"/>
    <w:rsid w:val="0089521E"/>
    <w:rsid w:val="00895243"/>
    <w:rsid w:val="00895408"/>
    <w:rsid w:val="00895514"/>
    <w:rsid w:val="0089552F"/>
    <w:rsid w:val="008955D7"/>
    <w:rsid w:val="0089585F"/>
    <w:rsid w:val="008958AF"/>
    <w:rsid w:val="00895A0C"/>
    <w:rsid w:val="00895BE6"/>
    <w:rsid w:val="00895D7C"/>
    <w:rsid w:val="008961A5"/>
    <w:rsid w:val="00896206"/>
    <w:rsid w:val="00896538"/>
    <w:rsid w:val="00896814"/>
    <w:rsid w:val="0089699C"/>
    <w:rsid w:val="008969CB"/>
    <w:rsid w:val="00896A1D"/>
    <w:rsid w:val="00896A8F"/>
    <w:rsid w:val="00896D10"/>
    <w:rsid w:val="00896D28"/>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6E1"/>
    <w:rsid w:val="008A06FB"/>
    <w:rsid w:val="008A0964"/>
    <w:rsid w:val="008A0A23"/>
    <w:rsid w:val="008A0FB5"/>
    <w:rsid w:val="008A10E3"/>
    <w:rsid w:val="008A121F"/>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7"/>
    <w:rsid w:val="008A2AAE"/>
    <w:rsid w:val="008A2B23"/>
    <w:rsid w:val="008A2BC0"/>
    <w:rsid w:val="008A2C4C"/>
    <w:rsid w:val="008A2DE7"/>
    <w:rsid w:val="008A2F26"/>
    <w:rsid w:val="008A2F49"/>
    <w:rsid w:val="008A2F88"/>
    <w:rsid w:val="008A2FDC"/>
    <w:rsid w:val="008A31A8"/>
    <w:rsid w:val="008A3537"/>
    <w:rsid w:val="008A36ED"/>
    <w:rsid w:val="008A383C"/>
    <w:rsid w:val="008A3898"/>
    <w:rsid w:val="008A3C76"/>
    <w:rsid w:val="008A3CD6"/>
    <w:rsid w:val="008A3D01"/>
    <w:rsid w:val="008A42D8"/>
    <w:rsid w:val="008A454B"/>
    <w:rsid w:val="008A457F"/>
    <w:rsid w:val="008A484B"/>
    <w:rsid w:val="008A4911"/>
    <w:rsid w:val="008A49EF"/>
    <w:rsid w:val="008A4C28"/>
    <w:rsid w:val="008A4C39"/>
    <w:rsid w:val="008A4DAC"/>
    <w:rsid w:val="008A4E04"/>
    <w:rsid w:val="008A52DC"/>
    <w:rsid w:val="008A53C3"/>
    <w:rsid w:val="008A5402"/>
    <w:rsid w:val="008A5609"/>
    <w:rsid w:val="008A5620"/>
    <w:rsid w:val="008A5791"/>
    <w:rsid w:val="008A59E9"/>
    <w:rsid w:val="008A5B5C"/>
    <w:rsid w:val="008A5B9F"/>
    <w:rsid w:val="008A5F6D"/>
    <w:rsid w:val="008A6174"/>
    <w:rsid w:val="008A62D3"/>
    <w:rsid w:val="008A631F"/>
    <w:rsid w:val="008A6394"/>
    <w:rsid w:val="008A6492"/>
    <w:rsid w:val="008A657E"/>
    <w:rsid w:val="008A668F"/>
    <w:rsid w:val="008A66E2"/>
    <w:rsid w:val="008A695A"/>
    <w:rsid w:val="008A6BA5"/>
    <w:rsid w:val="008A6F28"/>
    <w:rsid w:val="008A6F9D"/>
    <w:rsid w:val="008A7225"/>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E6"/>
    <w:rsid w:val="008B02F5"/>
    <w:rsid w:val="008B0353"/>
    <w:rsid w:val="008B054B"/>
    <w:rsid w:val="008B07C2"/>
    <w:rsid w:val="008B084F"/>
    <w:rsid w:val="008B08C4"/>
    <w:rsid w:val="008B097E"/>
    <w:rsid w:val="008B09C4"/>
    <w:rsid w:val="008B09C5"/>
    <w:rsid w:val="008B0A60"/>
    <w:rsid w:val="008B0A96"/>
    <w:rsid w:val="008B0CA6"/>
    <w:rsid w:val="008B0CD0"/>
    <w:rsid w:val="008B0E50"/>
    <w:rsid w:val="008B0F9B"/>
    <w:rsid w:val="008B1178"/>
    <w:rsid w:val="008B130E"/>
    <w:rsid w:val="008B1368"/>
    <w:rsid w:val="008B1478"/>
    <w:rsid w:val="008B150F"/>
    <w:rsid w:val="008B1593"/>
    <w:rsid w:val="008B1651"/>
    <w:rsid w:val="008B175A"/>
    <w:rsid w:val="008B182D"/>
    <w:rsid w:val="008B188F"/>
    <w:rsid w:val="008B18CE"/>
    <w:rsid w:val="008B18D0"/>
    <w:rsid w:val="008B1DBB"/>
    <w:rsid w:val="008B1E85"/>
    <w:rsid w:val="008B1F4F"/>
    <w:rsid w:val="008B2052"/>
    <w:rsid w:val="008B20A6"/>
    <w:rsid w:val="008B21F5"/>
    <w:rsid w:val="008B2502"/>
    <w:rsid w:val="008B2646"/>
    <w:rsid w:val="008B269F"/>
    <w:rsid w:val="008B2729"/>
    <w:rsid w:val="008B28EC"/>
    <w:rsid w:val="008B2998"/>
    <w:rsid w:val="008B2A2E"/>
    <w:rsid w:val="008B2AB2"/>
    <w:rsid w:val="008B2AD1"/>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4E55"/>
    <w:rsid w:val="008B5120"/>
    <w:rsid w:val="008B512E"/>
    <w:rsid w:val="008B531B"/>
    <w:rsid w:val="008B53C5"/>
    <w:rsid w:val="008B53F3"/>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E3A"/>
    <w:rsid w:val="008B6E5C"/>
    <w:rsid w:val="008B6EEA"/>
    <w:rsid w:val="008B6F65"/>
    <w:rsid w:val="008B7095"/>
    <w:rsid w:val="008B71F9"/>
    <w:rsid w:val="008B7387"/>
    <w:rsid w:val="008B77D5"/>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0EF9"/>
    <w:rsid w:val="008C1161"/>
    <w:rsid w:val="008C16C4"/>
    <w:rsid w:val="008C1A66"/>
    <w:rsid w:val="008C1C6C"/>
    <w:rsid w:val="008C1E7F"/>
    <w:rsid w:val="008C1FEC"/>
    <w:rsid w:val="008C2021"/>
    <w:rsid w:val="008C2035"/>
    <w:rsid w:val="008C2135"/>
    <w:rsid w:val="008C21C7"/>
    <w:rsid w:val="008C2236"/>
    <w:rsid w:val="008C2426"/>
    <w:rsid w:val="008C2453"/>
    <w:rsid w:val="008C2649"/>
    <w:rsid w:val="008C26B4"/>
    <w:rsid w:val="008C2767"/>
    <w:rsid w:val="008C2803"/>
    <w:rsid w:val="008C2BC8"/>
    <w:rsid w:val="008C2D68"/>
    <w:rsid w:val="008C2DB9"/>
    <w:rsid w:val="008C2FCA"/>
    <w:rsid w:val="008C306C"/>
    <w:rsid w:val="008C35FC"/>
    <w:rsid w:val="008C370C"/>
    <w:rsid w:val="008C4019"/>
    <w:rsid w:val="008C421A"/>
    <w:rsid w:val="008C4361"/>
    <w:rsid w:val="008C4929"/>
    <w:rsid w:val="008C49FF"/>
    <w:rsid w:val="008C4A52"/>
    <w:rsid w:val="008C4B47"/>
    <w:rsid w:val="008C4D8F"/>
    <w:rsid w:val="008C5107"/>
    <w:rsid w:val="008C529A"/>
    <w:rsid w:val="008C53F3"/>
    <w:rsid w:val="008C540B"/>
    <w:rsid w:val="008C5523"/>
    <w:rsid w:val="008C56A5"/>
    <w:rsid w:val="008C570A"/>
    <w:rsid w:val="008C575E"/>
    <w:rsid w:val="008C5957"/>
    <w:rsid w:val="008C59D5"/>
    <w:rsid w:val="008C5ACC"/>
    <w:rsid w:val="008C5B10"/>
    <w:rsid w:val="008C5BC2"/>
    <w:rsid w:val="008C5DAC"/>
    <w:rsid w:val="008C5F31"/>
    <w:rsid w:val="008C6338"/>
    <w:rsid w:val="008C6410"/>
    <w:rsid w:val="008C644F"/>
    <w:rsid w:val="008C65D5"/>
    <w:rsid w:val="008C67BC"/>
    <w:rsid w:val="008C6970"/>
    <w:rsid w:val="008C69DC"/>
    <w:rsid w:val="008C6C14"/>
    <w:rsid w:val="008C6C7A"/>
    <w:rsid w:val="008C6CAF"/>
    <w:rsid w:val="008C6D71"/>
    <w:rsid w:val="008C6DF1"/>
    <w:rsid w:val="008C6E2A"/>
    <w:rsid w:val="008C6F4F"/>
    <w:rsid w:val="008C6F9B"/>
    <w:rsid w:val="008C6FA2"/>
    <w:rsid w:val="008C702E"/>
    <w:rsid w:val="008C7189"/>
    <w:rsid w:val="008C7245"/>
    <w:rsid w:val="008C74CC"/>
    <w:rsid w:val="008C7570"/>
    <w:rsid w:val="008C76D5"/>
    <w:rsid w:val="008C7764"/>
    <w:rsid w:val="008C78DF"/>
    <w:rsid w:val="008C7C57"/>
    <w:rsid w:val="008C7C6A"/>
    <w:rsid w:val="008C7CC2"/>
    <w:rsid w:val="008C7CC5"/>
    <w:rsid w:val="008C7F77"/>
    <w:rsid w:val="008D0100"/>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CA4"/>
    <w:rsid w:val="008D0F05"/>
    <w:rsid w:val="008D1023"/>
    <w:rsid w:val="008D13D6"/>
    <w:rsid w:val="008D13DC"/>
    <w:rsid w:val="008D1447"/>
    <w:rsid w:val="008D149D"/>
    <w:rsid w:val="008D14CD"/>
    <w:rsid w:val="008D17ED"/>
    <w:rsid w:val="008D1BD5"/>
    <w:rsid w:val="008D1CBE"/>
    <w:rsid w:val="008D1CDD"/>
    <w:rsid w:val="008D1E23"/>
    <w:rsid w:val="008D1F77"/>
    <w:rsid w:val="008D1F96"/>
    <w:rsid w:val="008D203E"/>
    <w:rsid w:val="008D20A1"/>
    <w:rsid w:val="008D2209"/>
    <w:rsid w:val="008D22AD"/>
    <w:rsid w:val="008D23D3"/>
    <w:rsid w:val="008D2461"/>
    <w:rsid w:val="008D24F3"/>
    <w:rsid w:val="008D2781"/>
    <w:rsid w:val="008D27BA"/>
    <w:rsid w:val="008D27F6"/>
    <w:rsid w:val="008D2801"/>
    <w:rsid w:val="008D2AA8"/>
    <w:rsid w:val="008D2AC2"/>
    <w:rsid w:val="008D2AF5"/>
    <w:rsid w:val="008D2DD8"/>
    <w:rsid w:val="008D2E67"/>
    <w:rsid w:val="008D30F5"/>
    <w:rsid w:val="008D3178"/>
    <w:rsid w:val="008D3208"/>
    <w:rsid w:val="008D3321"/>
    <w:rsid w:val="008D356E"/>
    <w:rsid w:val="008D38CC"/>
    <w:rsid w:val="008D38E3"/>
    <w:rsid w:val="008D399A"/>
    <w:rsid w:val="008D3A3E"/>
    <w:rsid w:val="008D3B05"/>
    <w:rsid w:val="008D3D93"/>
    <w:rsid w:val="008D401F"/>
    <w:rsid w:val="008D41D9"/>
    <w:rsid w:val="008D4259"/>
    <w:rsid w:val="008D4318"/>
    <w:rsid w:val="008D453F"/>
    <w:rsid w:val="008D477E"/>
    <w:rsid w:val="008D4B02"/>
    <w:rsid w:val="008D4D2D"/>
    <w:rsid w:val="008D508F"/>
    <w:rsid w:val="008D538D"/>
    <w:rsid w:val="008D53C1"/>
    <w:rsid w:val="008D54AD"/>
    <w:rsid w:val="008D5638"/>
    <w:rsid w:val="008D5879"/>
    <w:rsid w:val="008D592F"/>
    <w:rsid w:val="008D5931"/>
    <w:rsid w:val="008D5A8F"/>
    <w:rsid w:val="008D5F83"/>
    <w:rsid w:val="008D5FCD"/>
    <w:rsid w:val="008D6035"/>
    <w:rsid w:val="008D6135"/>
    <w:rsid w:val="008D6255"/>
    <w:rsid w:val="008D6397"/>
    <w:rsid w:val="008D65B3"/>
    <w:rsid w:val="008D666E"/>
    <w:rsid w:val="008D6733"/>
    <w:rsid w:val="008D6777"/>
    <w:rsid w:val="008D6791"/>
    <w:rsid w:val="008D6BDB"/>
    <w:rsid w:val="008D6D59"/>
    <w:rsid w:val="008D6E70"/>
    <w:rsid w:val="008D6F12"/>
    <w:rsid w:val="008D6F90"/>
    <w:rsid w:val="008D742F"/>
    <w:rsid w:val="008D7554"/>
    <w:rsid w:val="008D7615"/>
    <w:rsid w:val="008D7654"/>
    <w:rsid w:val="008D76A0"/>
    <w:rsid w:val="008D7787"/>
    <w:rsid w:val="008D7890"/>
    <w:rsid w:val="008D7DEB"/>
    <w:rsid w:val="008D7E1F"/>
    <w:rsid w:val="008D7E95"/>
    <w:rsid w:val="008E0065"/>
    <w:rsid w:val="008E00FB"/>
    <w:rsid w:val="008E0186"/>
    <w:rsid w:val="008E03CE"/>
    <w:rsid w:val="008E04B5"/>
    <w:rsid w:val="008E0615"/>
    <w:rsid w:val="008E0652"/>
    <w:rsid w:val="008E074C"/>
    <w:rsid w:val="008E07C6"/>
    <w:rsid w:val="008E0886"/>
    <w:rsid w:val="008E0CDD"/>
    <w:rsid w:val="008E0D40"/>
    <w:rsid w:val="008E0E89"/>
    <w:rsid w:val="008E0E8C"/>
    <w:rsid w:val="008E1205"/>
    <w:rsid w:val="008E120F"/>
    <w:rsid w:val="008E1217"/>
    <w:rsid w:val="008E1228"/>
    <w:rsid w:val="008E127C"/>
    <w:rsid w:val="008E1518"/>
    <w:rsid w:val="008E15AC"/>
    <w:rsid w:val="008E1785"/>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2"/>
    <w:rsid w:val="008E378A"/>
    <w:rsid w:val="008E3873"/>
    <w:rsid w:val="008E391A"/>
    <w:rsid w:val="008E3A03"/>
    <w:rsid w:val="008E3B66"/>
    <w:rsid w:val="008E3BE5"/>
    <w:rsid w:val="008E3C18"/>
    <w:rsid w:val="008E3D5F"/>
    <w:rsid w:val="008E3F52"/>
    <w:rsid w:val="008E412D"/>
    <w:rsid w:val="008E431C"/>
    <w:rsid w:val="008E451A"/>
    <w:rsid w:val="008E45A3"/>
    <w:rsid w:val="008E45D0"/>
    <w:rsid w:val="008E4890"/>
    <w:rsid w:val="008E48B1"/>
    <w:rsid w:val="008E48FD"/>
    <w:rsid w:val="008E49D0"/>
    <w:rsid w:val="008E4B21"/>
    <w:rsid w:val="008E4CA5"/>
    <w:rsid w:val="008E4E39"/>
    <w:rsid w:val="008E50BD"/>
    <w:rsid w:val="008E52DD"/>
    <w:rsid w:val="008E5369"/>
    <w:rsid w:val="008E53D3"/>
    <w:rsid w:val="008E5412"/>
    <w:rsid w:val="008E560B"/>
    <w:rsid w:val="008E5625"/>
    <w:rsid w:val="008E5A00"/>
    <w:rsid w:val="008E5B5F"/>
    <w:rsid w:val="008E5BD5"/>
    <w:rsid w:val="008E5D01"/>
    <w:rsid w:val="008E5D5A"/>
    <w:rsid w:val="008E5ED6"/>
    <w:rsid w:val="008E5EF1"/>
    <w:rsid w:val="008E61FC"/>
    <w:rsid w:val="008E624A"/>
    <w:rsid w:val="008E63C0"/>
    <w:rsid w:val="008E6788"/>
    <w:rsid w:val="008E68A2"/>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1C3"/>
    <w:rsid w:val="008F03BD"/>
    <w:rsid w:val="008F044C"/>
    <w:rsid w:val="008F0460"/>
    <w:rsid w:val="008F06E5"/>
    <w:rsid w:val="008F07E1"/>
    <w:rsid w:val="008F0A1B"/>
    <w:rsid w:val="008F0A73"/>
    <w:rsid w:val="008F0BA6"/>
    <w:rsid w:val="008F0C11"/>
    <w:rsid w:val="008F0FA2"/>
    <w:rsid w:val="008F0FC8"/>
    <w:rsid w:val="008F1308"/>
    <w:rsid w:val="008F136A"/>
    <w:rsid w:val="008F14E2"/>
    <w:rsid w:val="008F14FF"/>
    <w:rsid w:val="008F15BA"/>
    <w:rsid w:val="008F16BC"/>
    <w:rsid w:val="008F170D"/>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4DA"/>
    <w:rsid w:val="008F35F6"/>
    <w:rsid w:val="008F3BE0"/>
    <w:rsid w:val="008F3D2D"/>
    <w:rsid w:val="008F3D7C"/>
    <w:rsid w:val="008F3D9B"/>
    <w:rsid w:val="008F3DC9"/>
    <w:rsid w:val="008F40B1"/>
    <w:rsid w:val="008F4107"/>
    <w:rsid w:val="008F419D"/>
    <w:rsid w:val="008F41B7"/>
    <w:rsid w:val="008F4509"/>
    <w:rsid w:val="008F462F"/>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5D6C"/>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7EF"/>
    <w:rsid w:val="008F7858"/>
    <w:rsid w:val="008F791C"/>
    <w:rsid w:val="008F7A9F"/>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6A"/>
    <w:rsid w:val="009012ED"/>
    <w:rsid w:val="00901837"/>
    <w:rsid w:val="00901845"/>
    <w:rsid w:val="00901A77"/>
    <w:rsid w:val="00901B3B"/>
    <w:rsid w:val="00901FCA"/>
    <w:rsid w:val="00902041"/>
    <w:rsid w:val="009021F5"/>
    <w:rsid w:val="009022BC"/>
    <w:rsid w:val="009024B1"/>
    <w:rsid w:val="0090255A"/>
    <w:rsid w:val="00902686"/>
    <w:rsid w:val="00902712"/>
    <w:rsid w:val="00902734"/>
    <w:rsid w:val="0090277B"/>
    <w:rsid w:val="00902C86"/>
    <w:rsid w:val="00902E24"/>
    <w:rsid w:val="0090304C"/>
    <w:rsid w:val="00903083"/>
    <w:rsid w:val="00903281"/>
    <w:rsid w:val="00903670"/>
    <w:rsid w:val="009038D8"/>
    <w:rsid w:val="00903CA4"/>
    <w:rsid w:val="00903E48"/>
    <w:rsid w:val="00903F0F"/>
    <w:rsid w:val="00903F59"/>
    <w:rsid w:val="00903F89"/>
    <w:rsid w:val="0090402B"/>
    <w:rsid w:val="00904424"/>
    <w:rsid w:val="0090459A"/>
    <w:rsid w:val="009045C7"/>
    <w:rsid w:val="009046A4"/>
    <w:rsid w:val="00904754"/>
    <w:rsid w:val="0090476B"/>
    <w:rsid w:val="0090480E"/>
    <w:rsid w:val="0090490C"/>
    <w:rsid w:val="009049C4"/>
    <w:rsid w:val="00904A62"/>
    <w:rsid w:val="00904B04"/>
    <w:rsid w:val="00904B6D"/>
    <w:rsid w:val="00904D35"/>
    <w:rsid w:val="00904E71"/>
    <w:rsid w:val="00904F0B"/>
    <w:rsid w:val="00904F1D"/>
    <w:rsid w:val="00904F3C"/>
    <w:rsid w:val="00904F89"/>
    <w:rsid w:val="0090522B"/>
    <w:rsid w:val="00905380"/>
    <w:rsid w:val="00905493"/>
    <w:rsid w:val="00905560"/>
    <w:rsid w:val="0090577F"/>
    <w:rsid w:val="009058A2"/>
    <w:rsid w:val="00905A06"/>
    <w:rsid w:val="00905A5D"/>
    <w:rsid w:val="00905B35"/>
    <w:rsid w:val="00905D68"/>
    <w:rsid w:val="00905F49"/>
    <w:rsid w:val="00905F52"/>
    <w:rsid w:val="00905FFE"/>
    <w:rsid w:val="00906100"/>
    <w:rsid w:val="0090613A"/>
    <w:rsid w:val="00906616"/>
    <w:rsid w:val="00906798"/>
    <w:rsid w:val="009067B8"/>
    <w:rsid w:val="0090698F"/>
    <w:rsid w:val="00906A1C"/>
    <w:rsid w:val="00906C1D"/>
    <w:rsid w:val="00906CEA"/>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DFD"/>
    <w:rsid w:val="00907E9A"/>
    <w:rsid w:val="00907F13"/>
    <w:rsid w:val="0091004E"/>
    <w:rsid w:val="00910069"/>
    <w:rsid w:val="00910874"/>
    <w:rsid w:val="009108A7"/>
    <w:rsid w:val="00910AF9"/>
    <w:rsid w:val="00910ECD"/>
    <w:rsid w:val="00910F1F"/>
    <w:rsid w:val="00911371"/>
    <w:rsid w:val="009113D4"/>
    <w:rsid w:val="009115B4"/>
    <w:rsid w:val="009116B9"/>
    <w:rsid w:val="009117AD"/>
    <w:rsid w:val="009118FF"/>
    <w:rsid w:val="0091196D"/>
    <w:rsid w:val="00911A5A"/>
    <w:rsid w:val="00911B18"/>
    <w:rsid w:val="00911CBA"/>
    <w:rsid w:val="00911E1A"/>
    <w:rsid w:val="0091225D"/>
    <w:rsid w:val="00912337"/>
    <w:rsid w:val="009123B7"/>
    <w:rsid w:val="009123B9"/>
    <w:rsid w:val="009127B8"/>
    <w:rsid w:val="009128DD"/>
    <w:rsid w:val="0091292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EC2"/>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CFC"/>
    <w:rsid w:val="00915D87"/>
    <w:rsid w:val="00915F0E"/>
    <w:rsid w:val="009160AD"/>
    <w:rsid w:val="0091610F"/>
    <w:rsid w:val="009161BA"/>
    <w:rsid w:val="009162E7"/>
    <w:rsid w:val="00916461"/>
    <w:rsid w:val="00916495"/>
    <w:rsid w:val="00916A4A"/>
    <w:rsid w:val="00916D95"/>
    <w:rsid w:val="00916F74"/>
    <w:rsid w:val="00917282"/>
    <w:rsid w:val="009176F0"/>
    <w:rsid w:val="00917774"/>
    <w:rsid w:val="00917826"/>
    <w:rsid w:val="00917A0B"/>
    <w:rsid w:val="00917BB3"/>
    <w:rsid w:val="00917BDE"/>
    <w:rsid w:val="00917BF0"/>
    <w:rsid w:val="00917E26"/>
    <w:rsid w:val="009204CD"/>
    <w:rsid w:val="00920536"/>
    <w:rsid w:val="0092078E"/>
    <w:rsid w:val="00920848"/>
    <w:rsid w:val="009208E8"/>
    <w:rsid w:val="00920D80"/>
    <w:rsid w:val="00920D95"/>
    <w:rsid w:val="0092121B"/>
    <w:rsid w:val="00921437"/>
    <w:rsid w:val="00921452"/>
    <w:rsid w:val="009216B2"/>
    <w:rsid w:val="009216BF"/>
    <w:rsid w:val="009217D3"/>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06D"/>
    <w:rsid w:val="009240EC"/>
    <w:rsid w:val="00924108"/>
    <w:rsid w:val="009241A4"/>
    <w:rsid w:val="009241CC"/>
    <w:rsid w:val="009243E3"/>
    <w:rsid w:val="0092476B"/>
    <w:rsid w:val="00924A56"/>
    <w:rsid w:val="00924BEB"/>
    <w:rsid w:val="00924C3B"/>
    <w:rsid w:val="00924D54"/>
    <w:rsid w:val="00924F80"/>
    <w:rsid w:val="0092507E"/>
    <w:rsid w:val="009250C2"/>
    <w:rsid w:val="00925180"/>
    <w:rsid w:val="00925267"/>
    <w:rsid w:val="00925395"/>
    <w:rsid w:val="00925836"/>
    <w:rsid w:val="009259ED"/>
    <w:rsid w:val="00925B66"/>
    <w:rsid w:val="00925DD1"/>
    <w:rsid w:val="0092603C"/>
    <w:rsid w:val="009260EC"/>
    <w:rsid w:val="00926264"/>
    <w:rsid w:val="00926334"/>
    <w:rsid w:val="0092644D"/>
    <w:rsid w:val="00926504"/>
    <w:rsid w:val="00926595"/>
    <w:rsid w:val="0092664E"/>
    <w:rsid w:val="00926690"/>
    <w:rsid w:val="009268F2"/>
    <w:rsid w:val="0092698B"/>
    <w:rsid w:val="009269EB"/>
    <w:rsid w:val="00926A7F"/>
    <w:rsid w:val="00926A9F"/>
    <w:rsid w:val="00926DF4"/>
    <w:rsid w:val="009271F1"/>
    <w:rsid w:val="009274C6"/>
    <w:rsid w:val="00927522"/>
    <w:rsid w:val="00927648"/>
    <w:rsid w:val="00927699"/>
    <w:rsid w:val="00927731"/>
    <w:rsid w:val="0092784B"/>
    <w:rsid w:val="009279AF"/>
    <w:rsid w:val="00927A45"/>
    <w:rsid w:val="00927A50"/>
    <w:rsid w:val="00927AC0"/>
    <w:rsid w:val="00927CEC"/>
    <w:rsid w:val="00927D9D"/>
    <w:rsid w:val="00927F13"/>
    <w:rsid w:val="009300AB"/>
    <w:rsid w:val="0093011E"/>
    <w:rsid w:val="009301A4"/>
    <w:rsid w:val="009301E4"/>
    <w:rsid w:val="00930305"/>
    <w:rsid w:val="009304C4"/>
    <w:rsid w:val="0093063D"/>
    <w:rsid w:val="009307CF"/>
    <w:rsid w:val="00930A2E"/>
    <w:rsid w:val="00930FB4"/>
    <w:rsid w:val="0093135E"/>
    <w:rsid w:val="009317D6"/>
    <w:rsid w:val="00931840"/>
    <w:rsid w:val="0093185E"/>
    <w:rsid w:val="009319F5"/>
    <w:rsid w:val="00931C1E"/>
    <w:rsid w:val="00931D54"/>
    <w:rsid w:val="00931DF8"/>
    <w:rsid w:val="00931FF3"/>
    <w:rsid w:val="0093209A"/>
    <w:rsid w:val="00932109"/>
    <w:rsid w:val="009322AC"/>
    <w:rsid w:val="009324B1"/>
    <w:rsid w:val="00932612"/>
    <w:rsid w:val="009326B1"/>
    <w:rsid w:val="009327B5"/>
    <w:rsid w:val="00932803"/>
    <w:rsid w:val="00932927"/>
    <w:rsid w:val="009329D8"/>
    <w:rsid w:val="00932A20"/>
    <w:rsid w:val="00932DDF"/>
    <w:rsid w:val="00932F1E"/>
    <w:rsid w:val="00933121"/>
    <w:rsid w:val="009331A7"/>
    <w:rsid w:val="00933220"/>
    <w:rsid w:val="00933359"/>
    <w:rsid w:val="00933481"/>
    <w:rsid w:val="009334A4"/>
    <w:rsid w:val="009336F4"/>
    <w:rsid w:val="00933AC7"/>
    <w:rsid w:val="00933AFF"/>
    <w:rsid w:val="00933B4C"/>
    <w:rsid w:val="00933D32"/>
    <w:rsid w:val="00933D61"/>
    <w:rsid w:val="00933DE4"/>
    <w:rsid w:val="00933E14"/>
    <w:rsid w:val="00934044"/>
    <w:rsid w:val="00934073"/>
    <w:rsid w:val="009342FC"/>
    <w:rsid w:val="009345E3"/>
    <w:rsid w:val="009348CB"/>
    <w:rsid w:val="009348E1"/>
    <w:rsid w:val="00934B3F"/>
    <w:rsid w:val="00934D3E"/>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201"/>
    <w:rsid w:val="0093634D"/>
    <w:rsid w:val="009364D0"/>
    <w:rsid w:val="009367D9"/>
    <w:rsid w:val="00936C3B"/>
    <w:rsid w:val="00936D07"/>
    <w:rsid w:val="00936EFE"/>
    <w:rsid w:val="009370A6"/>
    <w:rsid w:val="00937118"/>
    <w:rsid w:val="009371C0"/>
    <w:rsid w:val="009371D0"/>
    <w:rsid w:val="009373C5"/>
    <w:rsid w:val="009374A8"/>
    <w:rsid w:val="00937AC7"/>
    <w:rsid w:val="00937B03"/>
    <w:rsid w:val="00937C40"/>
    <w:rsid w:val="00937D15"/>
    <w:rsid w:val="00937D62"/>
    <w:rsid w:val="00937F71"/>
    <w:rsid w:val="00940248"/>
    <w:rsid w:val="009402B9"/>
    <w:rsid w:val="00940342"/>
    <w:rsid w:val="00940425"/>
    <w:rsid w:val="00940495"/>
    <w:rsid w:val="009404AB"/>
    <w:rsid w:val="009404ED"/>
    <w:rsid w:val="00940518"/>
    <w:rsid w:val="00940519"/>
    <w:rsid w:val="0094090B"/>
    <w:rsid w:val="00940A5D"/>
    <w:rsid w:val="00940B37"/>
    <w:rsid w:val="00940BCB"/>
    <w:rsid w:val="00940BD7"/>
    <w:rsid w:val="00940BD8"/>
    <w:rsid w:val="00940C0A"/>
    <w:rsid w:val="00940D69"/>
    <w:rsid w:val="00940D85"/>
    <w:rsid w:val="00940DBE"/>
    <w:rsid w:val="00940DF4"/>
    <w:rsid w:val="00940E1C"/>
    <w:rsid w:val="00940FB5"/>
    <w:rsid w:val="00941259"/>
    <w:rsid w:val="0094148B"/>
    <w:rsid w:val="00941497"/>
    <w:rsid w:val="00941A1C"/>
    <w:rsid w:val="00941B97"/>
    <w:rsid w:val="00941BC1"/>
    <w:rsid w:val="00941FE7"/>
    <w:rsid w:val="009421B3"/>
    <w:rsid w:val="00942498"/>
    <w:rsid w:val="0094275C"/>
    <w:rsid w:val="0094298F"/>
    <w:rsid w:val="00942BB8"/>
    <w:rsid w:val="00942D14"/>
    <w:rsid w:val="00942DDF"/>
    <w:rsid w:val="00942E21"/>
    <w:rsid w:val="00942EF9"/>
    <w:rsid w:val="0094302A"/>
    <w:rsid w:val="00943173"/>
    <w:rsid w:val="0094318B"/>
    <w:rsid w:val="0094335F"/>
    <w:rsid w:val="009435CD"/>
    <w:rsid w:val="0094376F"/>
    <w:rsid w:val="009439DA"/>
    <w:rsid w:val="00943A30"/>
    <w:rsid w:val="00943ADF"/>
    <w:rsid w:val="00943B61"/>
    <w:rsid w:val="00943C54"/>
    <w:rsid w:val="00943E27"/>
    <w:rsid w:val="009440AB"/>
    <w:rsid w:val="00944109"/>
    <w:rsid w:val="009441AC"/>
    <w:rsid w:val="00944202"/>
    <w:rsid w:val="0094424E"/>
    <w:rsid w:val="00944335"/>
    <w:rsid w:val="00944371"/>
    <w:rsid w:val="0094444B"/>
    <w:rsid w:val="009444FC"/>
    <w:rsid w:val="009446FB"/>
    <w:rsid w:val="0094480A"/>
    <w:rsid w:val="0094484A"/>
    <w:rsid w:val="00944850"/>
    <w:rsid w:val="00944AF4"/>
    <w:rsid w:val="00944FA3"/>
    <w:rsid w:val="009451EF"/>
    <w:rsid w:val="009452AD"/>
    <w:rsid w:val="009452EC"/>
    <w:rsid w:val="00945304"/>
    <w:rsid w:val="00945596"/>
    <w:rsid w:val="009456E1"/>
    <w:rsid w:val="00945725"/>
    <w:rsid w:val="0094593F"/>
    <w:rsid w:val="00945AF7"/>
    <w:rsid w:val="00945BF1"/>
    <w:rsid w:val="00945CBB"/>
    <w:rsid w:val="00945DC6"/>
    <w:rsid w:val="00945E49"/>
    <w:rsid w:val="00945F38"/>
    <w:rsid w:val="009460CF"/>
    <w:rsid w:val="009462D8"/>
    <w:rsid w:val="00946388"/>
    <w:rsid w:val="0094663A"/>
    <w:rsid w:val="00946681"/>
    <w:rsid w:val="009467F0"/>
    <w:rsid w:val="00946AA5"/>
    <w:rsid w:val="00946C4B"/>
    <w:rsid w:val="00946ED6"/>
    <w:rsid w:val="0094712E"/>
    <w:rsid w:val="00947380"/>
    <w:rsid w:val="00947600"/>
    <w:rsid w:val="00947713"/>
    <w:rsid w:val="009478ED"/>
    <w:rsid w:val="009479BE"/>
    <w:rsid w:val="009479E5"/>
    <w:rsid w:val="00947A6D"/>
    <w:rsid w:val="00947AEB"/>
    <w:rsid w:val="00947B6B"/>
    <w:rsid w:val="00947B8F"/>
    <w:rsid w:val="00947E37"/>
    <w:rsid w:val="00950076"/>
    <w:rsid w:val="0095013E"/>
    <w:rsid w:val="00950288"/>
    <w:rsid w:val="009503E5"/>
    <w:rsid w:val="0095047B"/>
    <w:rsid w:val="0095063F"/>
    <w:rsid w:val="00950781"/>
    <w:rsid w:val="009508D5"/>
    <w:rsid w:val="009509D7"/>
    <w:rsid w:val="00950A2A"/>
    <w:rsid w:val="00950A73"/>
    <w:rsid w:val="00950B09"/>
    <w:rsid w:val="00950B5C"/>
    <w:rsid w:val="00950D66"/>
    <w:rsid w:val="00950DD1"/>
    <w:rsid w:val="00950FA8"/>
    <w:rsid w:val="00950FFB"/>
    <w:rsid w:val="009510FD"/>
    <w:rsid w:val="0095130F"/>
    <w:rsid w:val="0095138F"/>
    <w:rsid w:val="00951417"/>
    <w:rsid w:val="00951481"/>
    <w:rsid w:val="0095154C"/>
    <w:rsid w:val="0095176D"/>
    <w:rsid w:val="00951836"/>
    <w:rsid w:val="0095183E"/>
    <w:rsid w:val="00951995"/>
    <w:rsid w:val="009519D3"/>
    <w:rsid w:val="00951A3B"/>
    <w:rsid w:val="00951B3D"/>
    <w:rsid w:val="00951C7E"/>
    <w:rsid w:val="00951CF6"/>
    <w:rsid w:val="00951D78"/>
    <w:rsid w:val="00951EB5"/>
    <w:rsid w:val="00951EDF"/>
    <w:rsid w:val="0095238E"/>
    <w:rsid w:val="00952411"/>
    <w:rsid w:val="009525C9"/>
    <w:rsid w:val="00952ACA"/>
    <w:rsid w:val="00952C70"/>
    <w:rsid w:val="00952C7A"/>
    <w:rsid w:val="00952DF0"/>
    <w:rsid w:val="00953142"/>
    <w:rsid w:val="0095327A"/>
    <w:rsid w:val="0095337B"/>
    <w:rsid w:val="00953424"/>
    <w:rsid w:val="00953459"/>
    <w:rsid w:val="009534E6"/>
    <w:rsid w:val="009535AD"/>
    <w:rsid w:val="00953679"/>
    <w:rsid w:val="009537A7"/>
    <w:rsid w:val="009537B7"/>
    <w:rsid w:val="00953B1F"/>
    <w:rsid w:val="00953BE3"/>
    <w:rsid w:val="00953C21"/>
    <w:rsid w:val="00953E5C"/>
    <w:rsid w:val="00954066"/>
    <w:rsid w:val="0095419A"/>
    <w:rsid w:val="00954251"/>
    <w:rsid w:val="009546F3"/>
    <w:rsid w:val="00954738"/>
    <w:rsid w:val="00954804"/>
    <w:rsid w:val="009548C3"/>
    <w:rsid w:val="0095498C"/>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0F6"/>
    <w:rsid w:val="00956101"/>
    <w:rsid w:val="009561AD"/>
    <w:rsid w:val="0095622E"/>
    <w:rsid w:val="009562AB"/>
    <w:rsid w:val="009563D6"/>
    <w:rsid w:val="00956523"/>
    <w:rsid w:val="00956770"/>
    <w:rsid w:val="00956957"/>
    <w:rsid w:val="00956ED3"/>
    <w:rsid w:val="0095700B"/>
    <w:rsid w:val="009570D1"/>
    <w:rsid w:val="009572D0"/>
    <w:rsid w:val="009573C6"/>
    <w:rsid w:val="00957487"/>
    <w:rsid w:val="00957645"/>
    <w:rsid w:val="00957668"/>
    <w:rsid w:val="0095777D"/>
    <w:rsid w:val="0095784B"/>
    <w:rsid w:val="00957974"/>
    <w:rsid w:val="00957A99"/>
    <w:rsid w:val="00957B6B"/>
    <w:rsid w:val="00957C58"/>
    <w:rsid w:val="00957D9C"/>
    <w:rsid w:val="00957E44"/>
    <w:rsid w:val="00957E93"/>
    <w:rsid w:val="00957EA7"/>
    <w:rsid w:val="00957FA8"/>
    <w:rsid w:val="00957FC3"/>
    <w:rsid w:val="0096022A"/>
    <w:rsid w:val="009603AB"/>
    <w:rsid w:val="00960458"/>
    <w:rsid w:val="00960475"/>
    <w:rsid w:val="00960479"/>
    <w:rsid w:val="00960587"/>
    <w:rsid w:val="009607AF"/>
    <w:rsid w:val="009609CF"/>
    <w:rsid w:val="00960A03"/>
    <w:rsid w:val="00960A88"/>
    <w:rsid w:val="00960C68"/>
    <w:rsid w:val="00960CB6"/>
    <w:rsid w:val="00960D27"/>
    <w:rsid w:val="00960DD5"/>
    <w:rsid w:val="00960E74"/>
    <w:rsid w:val="00960F3F"/>
    <w:rsid w:val="00961012"/>
    <w:rsid w:val="00961023"/>
    <w:rsid w:val="009610C3"/>
    <w:rsid w:val="00961233"/>
    <w:rsid w:val="0096127D"/>
    <w:rsid w:val="009612D1"/>
    <w:rsid w:val="009612F1"/>
    <w:rsid w:val="009614EF"/>
    <w:rsid w:val="0096158F"/>
    <w:rsid w:val="009616FA"/>
    <w:rsid w:val="00961A29"/>
    <w:rsid w:val="00961A61"/>
    <w:rsid w:val="00961C9C"/>
    <w:rsid w:val="00961E6D"/>
    <w:rsid w:val="00961EEA"/>
    <w:rsid w:val="00961F21"/>
    <w:rsid w:val="009621FF"/>
    <w:rsid w:val="0096226C"/>
    <w:rsid w:val="00962400"/>
    <w:rsid w:val="009624B0"/>
    <w:rsid w:val="00962758"/>
    <w:rsid w:val="00962832"/>
    <w:rsid w:val="00962A6F"/>
    <w:rsid w:val="00962D5D"/>
    <w:rsid w:val="00963365"/>
    <w:rsid w:val="009635BA"/>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AE6"/>
    <w:rsid w:val="00964E0F"/>
    <w:rsid w:val="00964E3C"/>
    <w:rsid w:val="00964E69"/>
    <w:rsid w:val="0096504D"/>
    <w:rsid w:val="009650C5"/>
    <w:rsid w:val="00965136"/>
    <w:rsid w:val="00965317"/>
    <w:rsid w:val="009654F0"/>
    <w:rsid w:val="0096558F"/>
    <w:rsid w:val="009656AC"/>
    <w:rsid w:val="009657E7"/>
    <w:rsid w:val="009659BC"/>
    <w:rsid w:val="009659EA"/>
    <w:rsid w:val="00965A66"/>
    <w:rsid w:val="00965E31"/>
    <w:rsid w:val="00965F0B"/>
    <w:rsid w:val="0096606C"/>
    <w:rsid w:val="0096615A"/>
    <w:rsid w:val="009665D9"/>
    <w:rsid w:val="009666D6"/>
    <w:rsid w:val="0096675C"/>
    <w:rsid w:val="009667DB"/>
    <w:rsid w:val="0096691D"/>
    <w:rsid w:val="00966961"/>
    <w:rsid w:val="00966EC4"/>
    <w:rsid w:val="00966F19"/>
    <w:rsid w:val="009672DA"/>
    <w:rsid w:val="00967344"/>
    <w:rsid w:val="00967501"/>
    <w:rsid w:val="0096766C"/>
    <w:rsid w:val="00967722"/>
    <w:rsid w:val="009677AC"/>
    <w:rsid w:val="00967851"/>
    <w:rsid w:val="009678BE"/>
    <w:rsid w:val="009678D3"/>
    <w:rsid w:val="0096790C"/>
    <w:rsid w:val="00967B96"/>
    <w:rsid w:val="00967C61"/>
    <w:rsid w:val="00967D2D"/>
    <w:rsid w:val="00967DE1"/>
    <w:rsid w:val="00967F8A"/>
    <w:rsid w:val="00970273"/>
    <w:rsid w:val="00970813"/>
    <w:rsid w:val="00970C0D"/>
    <w:rsid w:val="00970CBF"/>
    <w:rsid w:val="00970DB3"/>
    <w:rsid w:val="00970F3B"/>
    <w:rsid w:val="00970F7A"/>
    <w:rsid w:val="00970FE3"/>
    <w:rsid w:val="00971270"/>
    <w:rsid w:val="00971660"/>
    <w:rsid w:val="009718BB"/>
    <w:rsid w:val="009719FC"/>
    <w:rsid w:val="00971A56"/>
    <w:rsid w:val="00971BAE"/>
    <w:rsid w:val="00971C7D"/>
    <w:rsid w:val="00971E3C"/>
    <w:rsid w:val="00971EAF"/>
    <w:rsid w:val="00971EC5"/>
    <w:rsid w:val="00971EE7"/>
    <w:rsid w:val="00971F44"/>
    <w:rsid w:val="00971F6B"/>
    <w:rsid w:val="00971FCC"/>
    <w:rsid w:val="0097200B"/>
    <w:rsid w:val="009720A0"/>
    <w:rsid w:val="0097230D"/>
    <w:rsid w:val="00972562"/>
    <w:rsid w:val="009727E0"/>
    <w:rsid w:val="0097281F"/>
    <w:rsid w:val="0097285C"/>
    <w:rsid w:val="0097298A"/>
    <w:rsid w:val="00972A01"/>
    <w:rsid w:val="00972A1A"/>
    <w:rsid w:val="00972A59"/>
    <w:rsid w:val="00972BB7"/>
    <w:rsid w:val="00972C06"/>
    <w:rsid w:val="00972F20"/>
    <w:rsid w:val="00972F4C"/>
    <w:rsid w:val="00972FEB"/>
    <w:rsid w:val="00973034"/>
    <w:rsid w:val="00973185"/>
    <w:rsid w:val="00973257"/>
    <w:rsid w:val="00973279"/>
    <w:rsid w:val="00973368"/>
    <w:rsid w:val="00973388"/>
    <w:rsid w:val="009733FD"/>
    <w:rsid w:val="00973637"/>
    <w:rsid w:val="0097368E"/>
    <w:rsid w:val="00973792"/>
    <w:rsid w:val="0097383E"/>
    <w:rsid w:val="009738E5"/>
    <w:rsid w:val="00973A69"/>
    <w:rsid w:val="00973F29"/>
    <w:rsid w:val="00974182"/>
    <w:rsid w:val="00974246"/>
    <w:rsid w:val="00974421"/>
    <w:rsid w:val="009744FF"/>
    <w:rsid w:val="00974520"/>
    <w:rsid w:val="0097457D"/>
    <w:rsid w:val="009745F0"/>
    <w:rsid w:val="009746CC"/>
    <w:rsid w:val="00974878"/>
    <w:rsid w:val="00974B9F"/>
    <w:rsid w:val="00974EBD"/>
    <w:rsid w:val="00974FB0"/>
    <w:rsid w:val="00974FEE"/>
    <w:rsid w:val="009751BA"/>
    <w:rsid w:val="0097536C"/>
    <w:rsid w:val="0097539E"/>
    <w:rsid w:val="009754AC"/>
    <w:rsid w:val="0097577E"/>
    <w:rsid w:val="009757AF"/>
    <w:rsid w:val="00975910"/>
    <w:rsid w:val="00975F19"/>
    <w:rsid w:val="00976148"/>
    <w:rsid w:val="009765CF"/>
    <w:rsid w:val="00976979"/>
    <w:rsid w:val="00976989"/>
    <w:rsid w:val="00976C05"/>
    <w:rsid w:val="00976D1B"/>
    <w:rsid w:val="00976FFB"/>
    <w:rsid w:val="009770BB"/>
    <w:rsid w:val="009771B0"/>
    <w:rsid w:val="0097752E"/>
    <w:rsid w:val="00977852"/>
    <w:rsid w:val="009778AB"/>
    <w:rsid w:val="00977A1B"/>
    <w:rsid w:val="00977AF0"/>
    <w:rsid w:val="00977B0F"/>
    <w:rsid w:val="00977E65"/>
    <w:rsid w:val="00980161"/>
    <w:rsid w:val="0098025F"/>
    <w:rsid w:val="009803FC"/>
    <w:rsid w:val="00980403"/>
    <w:rsid w:val="009804CB"/>
    <w:rsid w:val="0098075C"/>
    <w:rsid w:val="0098083C"/>
    <w:rsid w:val="009809DD"/>
    <w:rsid w:val="00980ACA"/>
    <w:rsid w:val="00980B9B"/>
    <w:rsid w:val="00980D95"/>
    <w:rsid w:val="00980F14"/>
    <w:rsid w:val="00980F93"/>
    <w:rsid w:val="00981078"/>
    <w:rsid w:val="00981281"/>
    <w:rsid w:val="009814E8"/>
    <w:rsid w:val="00981531"/>
    <w:rsid w:val="009816DB"/>
    <w:rsid w:val="0098187C"/>
    <w:rsid w:val="00981AA5"/>
    <w:rsid w:val="00981BAF"/>
    <w:rsid w:val="00981BC9"/>
    <w:rsid w:val="00981BDC"/>
    <w:rsid w:val="00982038"/>
    <w:rsid w:val="00982314"/>
    <w:rsid w:val="009826A6"/>
    <w:rsid w:val="00982716"/>
    <w:rsid w:val="00982768"/>
    <w:rsid w:val="00982773"/>
    <w:rsid w:val="00982A56"/>
    <w:rsid w:val="00982AB4"/>
    <w:rsid w:val="00982C92"/>
    <w:rsid w:val="00982CA2"/>
    <w:rsid w:val="00982D1D"/>
    <w:rsid w:val="00982DC6"/>
    <w:rsid w:val="00982E67"/>
    <w:rsid w:val="00983007"/>
    <w:rsid w:val="00983061"/>
    <w:rsid w:val="00983207"/>
    <w:rsid w:val="00983223"/>
    <w:rsid w:val="0098375C"/>
    <w:rsid w:val="00983859"/>
    <w:rsid w:val="009838CE"/>
    <w:rsid w:val="00983903"/>
    <w:rsid w:val="0098392B"/>
    <w:rsid w:val="00983B44"/>
    <w:rsid w:val="00983B5D"/>
    <w:rsid w:val="00983B9C"/>
    <w:rsid w:val="00983BD1"/>
    <w:rsid w:val="00983C41"/>
    <w:rsid w:val="00983E9E"/>
    <w:rsid w:val="00983FC0"/>
    <w:rsid w:val="009840A3"/>
    <w:rsid w:val="00984206"/>
    <w:rsid w:val="009842D6"/>
    <w:rsid w:val="009843E1"/>
    <w:rsid w:val="00984552"/>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1E6"/>
    <w:rsid w:val="009863EA"/>
    <w:rsid w:val="0098662D"/>
    <w:rsid w:val="00986956"/>
    <w:rsid w:val="00986A18"/>
    <w:rsid w:val="00986AEB"/>
    <w:rsid w:val="00986B31"/>
    <w:rsid w:val="00986B60"/>
    <w:rsid w:val="00986CAD"/>
    <w:rsid w:val="00986F8B"/>
    <w:rsid w:val="009873AF"/>
    <w:rsid w:val="0098756C"/>
    <w:rsid w:val="009875A6"/>
    <w:rsid w:val="009876A0"/>
    <w:rsid w:val="00987785"/>
    <w:rsid w:val="009879B5"/>
    <w:rsid w:val="009879F4"/>
    <w:rsid w:val="00987A56"/>
    <w:rsid w:val="00987ACF"/>
    <w:rsid w:val="00987DBC"/>
    <w:rsid w:val="00987E33"/>
    <w:rsid w:val="00987EAC"/>
    <w:rsid w:val="00987FF5"/>
    <w:rsid w:val="0099005F"/>
    <w:rsid w:val="0099022B"/>
    <w:rsid w:val="009904A9"/>
    <w:rsid w:val="009907B2"/>
    <w:rsid w:val="00990837"/>
    <w:rsid w:val="00990AB0"/>
    <w:rsid w:val="00990B43"/>
    <w:rsid w:val="00990BFA"/>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3B8"/>
    <w:rsid w:val="00992624"/>
    <w:rsid w:val="009927C4"/>
    <w:rsid w:val="00992863"/>
    <w:rsid w:val="009929D3"/>
    <w:rsid w:val="00992A29"/>
    <w:rsid w:val="00992A4E"/>
    <w:rsid w:val="00992B31"/>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521"/>
    <w:rsid w:val="009945F1"/>
    <w:rsid w:val="00994966"/>
    <w:rsid w:val="00994A89"/>
    <w:rsid w:val="00994D59"/>
    <w:rsid w:val="00994D65"/>
    <w:rsid w:val="00994EC5"/>
    <w:rsid w:val="009951AB"/>
    <w:rsid w:val="00995252"/>
    <w:rsid w:val="0099531F"/>
    <w:rsid w:val="00995360"/>
    <w:rsid w:val="009954AD"/>
    <w:rsid w:val="009955E0"/>
    <w:rsid w:val="009959E1"/>
    <w:rsid w:val="00995A57"/>
    <w:rsid w:val="00995D96"/>
    <w:rsid w:val="00995ECA"/>
    <w:rsid w:val="00996518"/>
    <w:rsid w:val="0099657E"/>
    <w:rsid w:val="009966F8"/>
    <w:rsid w:val="00996A14"/>
    <w:rsid w:val="00996A8B"/>
    <w:rsid w:val="00996B4A"/>
    <w:rsid w:val="00996CD4"/>
    <w:rsid w:val="00996E42"/>
    <w:rsid w:val="00996EA8"/>
    <w:rsid w:val="00996FB0"/>
    <w:rsid w:val="009970E9"/>
    <w:rsid w:val="0099730E"/>
    <w:rsid w:val="0099731A"/>
    <w:rsid w:val="00997386"/>
    <w:rsid w:val="009973E5"/>
    <w:rsid w:val="0099756F"/>
    <w:rsid w:val="009975D0"/>
    <w:rsid w:val="0099779B"/>
    <w:rsid w:val="009979D6"/>
    <w:rsid w:val="00997CA3"/>
    <w:rsid w:val="00997D91"/>
    <w:rsid w:val="00997EE2"/>
    <w:rsid w:val="009A0212"/>
    <w:rsid w:val="009A0254"/>
    <w:rsid w:val="009A031F"/>
    <w:rsid w:val="009A0604"/>
    <w:rsid w:val="009A0688"/>
    <w:rsid w:val="009A09C6"/>
    <w:rsid w:val="009A09D9"/>
    <w:rsid w:val="009A0AD4"/>
    <w:rsid w:val="009A0C1F"/>
    <w:rsid w:val="009A0E23"/>
    <w:rsid w:val="009A0E73"/>
    <w:rsid w:val="009A0EBA"/>
    <w:rsid w:val="009A0F58"/>
    <w:rsid w:val="009A10A7"/>
    <w:rsid w:val="009A12A5"/>
    <w:rsid w:val="009A136D"/>
    <w:rsid w:val="009A145D"/>
    <w:rsid w:val="009A1560"/>
    <w:rsid w:val="009A1C7B"/>
    <w:rsid w:val="009A1DFF"/>
    <w:rsid w:val="009A1FC0"/>
    <w:rsid w:val="009A2022"/>
    <w:rsid w:val="009A2144"/>
    <w:rsid w:val="009A23EE"/>
    <w:rsid w:val="009A246A"/>
    <w:rsid w:val="009A2518"/>
    <w:rsid w:val="009A2576"/>
    <w:rsid w:val="009A2817"/>
    <w:rsid w:val="009A2942"/>
    <w:rsid w:val="009A2B51"/>
    <w:rsid w:val="009A2C19"/>
    <w:rsid w:val="009A2C6D"/>
    <w:rsid w:val="009A3156"/>
    <w:rsid w:val="009A3183"/>
    <w:rsid w:val="009A31C6"/>
    <w:rsid w:val="009A32D7"/>
    <w:rsid w:val="009A3576"/>
    <w:rsid w:val="009A3634"/>
    <w:rsid w:val="009A37CE"/>
    <w:rsid w:val="009A3A6D"/>
    <w:rsid w:val="009A3AB5"/>
    <w:rsid w:val="009A3BA5"/>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0CF"/>
    <w:rsid w:val="009A6127"/>
    <w:rsid w:val="009A61FF"/>
    <w:rsid w:val="009A62DC"/>
    <w:rsid w:val="009A637B"/>
    <w:rsid w:val="009A6456"/>
    <w:rsid w:val="009A648C"/>
    <w:rsid w:val="009A651A"/>
    <w:rsid w:val="009A65DB"/>
    <w:rsid w:val="009A6C74"/>
    <w:rsid w:val="009A6EE7"/>
    <w:rsid w:val="009A6F49"/>
    <w:rsid w:val="009A7154"/>
    <w:rsid w:val="009A7421"/>
    <w:rsid w:val="009A7487"/>
    <w:rsid w:val="009A78D1"/>
    <w:rsid w:val="009A790C"/>
    <w:rsid w:val="009A7C50"/>
    <w:rsid w:val="009A7C91"/>
    <w:rsid w:val="009A7D67"/>
    <w:rsid w:val="009A7D97"/>
    <w:rsid w:val="009A7DFB"/>
    <w:rsid w:val="009A7E08"/>
    <w:rsid w:val="009A7E11"/>
    <w:rsid w:val="009B003C"/>
    <w:rsid w:val="009B048E"/>
    <w:rsid w:val="009B0605"/>
    <w:rsid w:val="009B067E"/>
    <w:rsid w:val="009B08B8"/>
    <w:rsid w:val="009B0A50"/>
    <w:rsid w:val="009B0AFD"/>
    <w:rsid w:val="009B0B18"/>
    <w:rsid w:val="009B0DDF"/>
    <w:rsid w:val="009B1438"/>
    <w:rsid w:val="009B16AA"/>
    <w:rsid w:val="009B16E6"/>
    <w:rsid w:val="009B175A"/>
    <w:rsid w:val="009B1823"/>
    <w:rsid w:val="009B187F"/>
    <w:rsid w:val="009B1CC3"/>
    <w:rsid w:val="009B1CF6"/>
    <w:rsid w:val="009B1E4F"/>
    <w:rsid w:val="009B1F2A"/>
    <w:rsid w:val="009B1F92"/>
    <w:rsid w:val="009B2203"/>
    <w:rsid w:val="009B24C3"/>
    <w:rsid w:val="009B2640"/>
    <w:rsid w:val="009B27E6"/>
    <w:rsid w:val="009B2A57"/>
    <w:rsid w:val="009B2AA9"/>
    <w:rsid w:val="009B2B55"/>
    <w:rsid w:val="009B2B86"/>
    <w:rsid w:val="009B2C69"/>
    <w:rsid w:val="009B2E47"/>
    <w:rsid w:val="009B3056"/>
    <w:rsid w:val="009B3128"/>
    <w:rsid w:val="009B3177"/>
    <w:rsid w:val="009B321C"/>
    <w:rsid w:val="009B340D"/>
    <w:rsid w:val="009B35B5"/>
    <w:rsid w:val="009B3685"/>
    <w:rsid w:val="009B3745"/>
    <w:rsid w:val="009B37BA"/>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4FD8"/>
    <w:rsid w:val="009B52A1"/>
    <w:rsid w:val="009B52FB"/>
    <w:rsid w:val="009B53A0"/>
    <w:rsid w:val="009B5821"/>
    <w:rsid w:val="009B5852"/>
    <w:rsid w:val="009B5A62"/>
    <w:rsid w:val="009B5FA3"/>
    <w:rsid w:val="009B6382"/>
    <w:rsid w:val="009B6415"/>
    <w:rsid w:val="009B65B3"/>
    <w:rsid w:val="009B687A"/>
    <w:rsid w:val="009B695C"/>
    <w:rsid w:val="009B6AF1"/>
    <w:rsid w:val="009B6D4B"/>
    <w:rsid w:val="009B6F89"/>
    <w:rsid w:val="009B709C"/>
    <w:rsid w:val="009B70E9"/>
    <w:rsid w:val="009B72A8"/>
    <w:rsid w:val="009B7564"/>
    <w:rsid w:val="009B79AC"/>
    <w:rsid w:val="009B7BB7"/>
    <w:rsid w:val="009B7BC4"/>
    <w:rsid w:val="009B7BF5"/>
    <w:rsid w:val="009B7FFA"/>
    <w:rsid w:val="009C00EF"/>
    <w:rsid w:val="009C032A"/>
    <w:rsid w:val="009C0689"/>
    <w:rsid w:val="009C0962"/>
    <w:rsid w:val="009C0BC1"/>
    <w:rsid w:val="009C0BF9"/>
    <w:rsid w:val="009C0D72"/>
    <w:rsid w:val="009C0DBE"/>
    <w:rsid w:val="009C0F01"/>
    <w:rsid w:val="009C1335"/>
    <w:rsid w:val="009C1542"/>
    <w:rsid w:val="009C19BC"/>
    <w:rsid w:val="009C19D2"/>
    <w:rsid w:val="009C1A23"/>
    <w:rsid w:val="009C1A59"/>
    <w:rsid w:val="009C1B89"/>
    <w:rsid w:val="009C1BF9"/>
    <w:rsid w:val="009C1D4B"/>
    <w:rsid w:val="009C1E0C"/>
    <w:rsid w:val="009C201F"/>
    <w:rsid w:val="009C239C"/>
    <w:rsid w:val="009C24A4"/>
    <w:rsid w:val="009C251B"/>
    <w:rsid w:val="009C26EF"/>
    <w:rsid w:val="009C281C"/>
    <w:rsid w:val="009C2AB0"/>
    <w:rsid w:val="009C2F4F"/>
    <w:rsid w:val="009C3072"/>
    <w:rsid w:val="009C30DE"/>
    <w:rsid w:val="009C31CB"/>
    <w:rsid w:val="009C3873"/>
    <w:rsid w:val="009C3920"/>
    <w:rsid w:val="009C3C51"/>
    <w:rsid w:val="009C3CB7"/>
    <w:rsid w:val="009C3D88"/>
    <w:rsid w:val="009C3DEC"/>
    <w:rsid w:val="009C42A3"/>
    <w:rsid w:val="009C4455"/>
    <w:rsid w:val="009C47F3"/>
    <w:rsid w:val="009C4B76"/>
    <w:rsid w:val="009C4BCC"/>
    <w:rsid w:val="009C4E0C"/>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542"/>
    <w:rsid w:val="009C6768"/>
    <w:rsid w:val="009C6894"/>
    <w:rsid w:val="009C6988"/>
    <w:rsid w:val="009C6B3B"/>
    <w:rsid w:val="009C6B7B"/>
    <w:rsid w:val="009C6BE8"/>
    <w:rsid w:val="009C6BFB"/>
    <w:rsid w:val="009C6CD2"/>
    <w:rsid w:val="009C6CE1"/>
    <w:rsid w:val="009C6D63"/>
    <w:rsid w:val="009C6E93"/>
    <w:rsid w:val="009C6EDE"/>
    <w:rsid w:val="009C7323"/>
    <w:rsid w:val="009C73C4"/>
    <w:rsid w:val="009C7787"/>
    <w:rsid w:val="009C7BB2"/>
    <w:rsid w:val="009C7CE4"/>
    <w:rsid w:val="009C7F47"/>
    <w:rsid w:val="009C7FA6"/>
    <w:rsid w:val="009D0361"/>
    <w:rsid w:val="009D05E0"/>
    <w:rsid w:val="009D0720"/>
    <w:rsid w:val="009D0A80"/>
    <w:rsid w:val="009D0BEC"/>
    <w:rsid w:val="009D0C1A"/>
    <w:rsid w:val="009D0C8D"/>
    <w:rsid w:val="009D0CB2"/>
    <w:rsid w:val="009D110F"/>
    <w:rsid w:val="009D11EB"/>
    <w:rsid w:val="009D1286"/>
    <w:rsid w:val="009D1342"/>
    <w:rsid w:val="009D1408"/>
    <w:rsid w:val="009D15A4"/>
    <w:rsid w:val="009D15EA"/>
    <w:rsid w:val="009D15F1"/>
    <w:rsid w:val="009D16F9"/>
    <w:rsid w:val="009D1750"/>
    <w:rsid w:val="009D17DD"/>
    <w:rsid w:val="009D1864"/>
    <w:rsid w:val="009D19E8"/>
    <w:rsid w:val="009D1E3D"/>
    <w:rsid w:val="009D1ED3"/>
    <w:rsid w:val="009D1F69"/>
    <w:rsid w:val="009D1F9E"/>
    <w:rsid w:val="009D2118"/>
    <w:rsid w:val="009D21E3"/>
    <w:rsid w:val="009D2273"/>
    <w:rsid w:val="009D2275"/>
    <w:rsid w:val="009D22EA"/>
    <w:rsid w:val="009D2453"/>
    <w:rsid w:val="009D2684"/>
    <w:rsid w:val="009D2C77"/>
    <w:rsid w:val="009D2CDE"/>
    <w:rsid w:val="009D2E9E"/>
    <w:rsid w:val="009D32F8"/>
    <w:rsid w:val="009D333C"/>
    <w:rsid w:val="009D33F8"/>
    <w:rsid w:val="009D34A7"/>
    <w:rsid w:val="009D3530"/>
    <w:rsid w:val="009D3602"/>
    <w:rsid w:val="009D3792"/>
    <w:rsid w:val="009D37BB"/>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E9F"/>
    <w:rsid w:val="009D4F83"/>
    <w:rsid w:val="009D5078"/>
    <w:rsid w:val="009D5123"/>
    <w:rsid w:val="009D53E6"/>
    <w:rsid w:val="009D54BF"/>
    <w:rsid w:val="009D5538"/>
    <w:rsid w:val="009D5596"/>
    <w:rsid w:val="009D579C"/>
    <w:rsid w:val="009D5948"/>
    <w:rsid w:val="009D5AF3"/>
    <w:rsid w:val="009D5B09"/>
    <w:rsid w:val="009D5BBF"/>
    <w:rsid w:val="009D610C"/>
    <w:rsid w:val="009D613E"/>
    <w:rsid w:val="009D61FD"/>
    <w:rsid w:val="009D6287"/>
    <w:rsid w:val="009D62E7"/>
    <w:rsid w:val="009D632B"/>
    <w:rsid w:val="009D6429"/>
    <w:rsid w:val="009D6624"/>
    <w:rsid w:val="009D681E"/>
    <w:rsid w:val="009D68D1"/>
    <w:rsid w:val="009D6933"/>
    <w:rsid w:val="009D6BF6"/>
    <w:rsid w:val="009D6D66"/>
    <w:rsid w:val="009D6EB8"/>
    <w:rsid w:val="009D6F4D"/>
    <w:rsid w:val="009D6FD3"/>
    <w:rsid w:val="009D7390"/>
    <w:rsid w:val="009D74B4"/>
    <w:rsid w:val="009D7585"/>
    <w:rsid w:val="009D75A4"/>
    <w:rsid w:val="009D7695"/>
    <w:rsid w:val="009D76CD"/>
    <w:rsid w:val="009D774D"/>
    <w:rsid w:val="009D785E"/>
    <w:rsid w:val="009D7862"/>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0FB3"/>
    <w:rsid w:val="009E1137"/>
    <w:rsid w:val="009E1216"/>
    <w:rsid w:val="009E1303"/>
    <w:rsid w:val="009E176B"/>
    <w:rsid w:val="009E195A"/>
    <w:rsid w:val="009E1A3B"/>
    <w:rsid w:val="009E1A7F"/>
    <w:rsid w:val="009E1CF0"/>
    <w:rsid w:val="009E1E2C"/>
    <w:rsid w:val="009E1F70"/>
    <w:rsid w:val="009E1FC6"/>
    <w:rsid w:val="009E203E"/>
    <w:rsid w:val="009E21A4"/>
    <w:rsid w:val="009E2231"/>
    <w:rsid w:val="009E223B"/>
    <w:rsid w:val="009E22E3"/>
    <w:rsid w:val="009E248F"/>
    <w:rsid w:val="009E2532"/>
    <w:rsid w:val="009E2578"/>
    <w:rsid w:val="009E25CB"/>
    <w:rsid w:val="009E274C"/>
    <w:rsid w:val="009E275D"/>
    <w:rsid w:val="009E2840"/>
    <w:rsid w:val="009E2A12"/>
    <w:rsid w:val="009E2B97"/>
    <w:rsid w:val="009E2BE6"/>
    <w:rsid w:val="009E2D3A"/>
    <w:rsid w:val="009E2DD3"/>
    <w:rsid w:val="009E2EAE"/>
    <w:rsid w:val="009E2F97"/>
    <w:rsid w:val="009E3351"/>
    <w:rsid w:val="009E3387"/>
    <w:rsid w:val="009E3388"/>
    <w:rsid w:val="009E3493"/>
    <w:rsid w:val="009E3519"/>
    <w:rsid w:val="009E3644"/>
    <w:rsid w:val="009E3790"/>
    <w:rsid w:val="009E389C"/>
    <w:rsid w:val="009E38C7"/>
    <w:rsid w:val="009E39A0"/>
    <w:rsid w:val="009E3AD6"/>
    <w:rsid w:val="009E3B22"/>
    <w:rsid w:val="009E3C31"/>
    <w:rsid w:val="009E3C51"/>
    <w:rsid w:val="009E3CE3"/>
    <w:rsid w:val="009E43AD"/>
    <w:rsid w:val="009E457F"/>
    <w:rsid w:val="009E458E"/>
    <w:rsid w:val="009E45B5"/>
    <w:rsid w:val="009E485D"/>
    <w:rsid w:val="009E48C0"/>
    <w:rsid w:val="009E4BE0"/>
    <w:rsid w:val="009E4C93"/>
    <w:rsid w:val="009E4E79"/>
    <w:rsid w:val="009E4FCC"/>
    <w:rsid w:val="009E4FD0"/>
    <w:rsid w:val="009E506E"/>
    <w:rsid w:val="009E53EB"/>
    <w:rsid w:val="009E554A"/>
    <w:rsid w:val="009E55B9"/>
    <w:rsid w:val="009E55ED"/>
    <w:rsid w:val="009E5656"/>
    <w:rsid w:val="009E5714"/>
    <w:rsid w:val="009E58B0"/>
    <w:rsid w:val="009E5938"/>
    <w:rsid w:val="009E59AC"/>
    <w:rsid w:val="009E5AB4"/>
    <w:rsid w:val="009E5B0C"/>
    <w:rsid w:val="009E5C6C"/>
    <w:rsid w:val="009E5EF2"/>
    <w:rsid w:val="009E5FA7"/>
    <w:rsid w:val="009E62CB"/>
    <w:rsid w:val="009E641D"/>
    <w:rsid w:val="009E645A"/>
    <w:rsid w:val="009E64E2"/>
    <w:rsid w:val="009E64EF"/>
    <w:rsid w:val="009E6910"/>
    <w:rsid w:val="009E6A64"/>
    <w:rsid w:val="009E6A7D"/>
    <w:rsid w:val="009E6BFC"/>
    <w:rsid w:val="009E6C09"/>
    <w:rsid w:val="009E6FBA"/>
    <w:rsid w:val="009E6FC8"/>
    <w:rsid w:val="009E704E"/>
    <w:rsid w:val="009E70AB"/>
    <w:rsid w:val="009E72D6"/>
    <w:rsid w:val="009E7379"/>
    <w:rsid w:val="009E747D"/>
    <w:rsid w:val="009E758A"/>
    <w:rsid w:val="009E762B"/>
    <w:rsid w:val="009E7789"/>
    <w:rsid w:val="009E7886"/>
    <w:rsid w:val="009E7B33"/>
    <w:rsid w:val="009E7D2D"/>
    <w:rsid w:val="009E7E2A"/>
    <w:rsid w:val="009E7E8B"/>
    <w:rsid w:val="009E7E9B"/>
    <w:rsid w:val="009F0073"/>
    <w:rsid w:val="009F0258"/>
    <w:rsid w:val="009F02E1"/>
    <w:rsid w:val="009F0366"/>
    <w:rsid w:val="009F0446"/>
    <w:rsid w:val="009F056D"/>
    <w:rsid w:val="009F0711"/>
    <w:rsid w:val="009F0782"/>
    <w:rsid w:val="009F07E7"/>
    <w:rsid w:val="009F07FC"/>
    <w:rsid w:val="009F0899"/>
    <w:rsid w:val="009F0992"/>
    <w:rsid w:val="009F0C2E"/>
    <w:rsid w:val="009F0CD1"/>
    <w:rsid w:val="009F1172"/>
    <w:rsid w:val="009F1189"/>
    <w:rsid w:val="009F13BC"/>
    <w:rsid w:val="009F15AB"/>
    <w:rsid w:val="009F16BC"/>
    <w:rsid w:val="009F179D"/>
    <w:rsid w:val="009F187B"/>
    <w:rsid w:val="009F1933"/>
    <w:rsid w:val="009F1B9C"/>
    <w:rsid w:val="009F1CB4"/>
    <w:rsid w:val="009F1D59"/>
    <w:rsid w:val="009F1F60"/>
    <w:rsid w:val="009F2051"/>
    <w:rsid w:val="009F2260"/>
    <w:rsid w:val="009F2273"/>
    <w:rsid w:val="009F22D4"/>
    <w:rsid w:val="009F24B3"/>
    <w:rsid w:val="009F2582"/>
    <w:rsid w:val="009F258A"/>
    <w:rsid w:val="009F2928"/>
    <w:rsid w:val="009F2A94"/>
    <w:rsid w:val="009F2AAF"/>
    <w:rsid w:val="009F2B86"/>
    <w:rsid w:val="009F2D94"/>
    <w:rsid w:val="009F2E7E"/>
    <w:rsid w:val="009F2EF6"/>
    <w:rsid w:val="009F3083"/>
    <w:rsid w:val="009F35AD"/>
    <w:rsid w:val="009F36AC"/>
    <w:rsid w:val="009F3857"/>
    <w:rsid w:val="009F385B"/>
    <w:rsid w:val="009F3A4B"/>
    <w:rsid w:val="009F3B23"/>
    <w:rsid w:val="009F3D0B"/>
    <w:rsid w:val="009F4125"/>
    <w:rsid w:val="009F4196"/>
    <w:rsid w:val="009F41E1"/>
    <w:rsid w:val="009F4375"/>
    <w:rsid w:val="009F4405"/>
    <w:rsid w:val="009F44B3"/>
    <w:rsid w:val="009F483A"/>
    <w:rsid w:val="009F4A14"/>
    <w:rsid w:val="009F4D60"/>
    <w:rsid w:val="009F4D7C"/>
    <w:rsid w:val="009F4F05"/>
    <w:rsid w:val="009F4FCE"/>
    <w:rsid w:val="009F5012"/>
    <w:rsid w:val="009F5017"/>
    <w:rsid w:val="009F521D"/>
    <w:rsid w:val="009F5330"/>
    <w:rsid w:val="009F5357"/>
    <w:rsid w:val="009F5375"/>
    <w:rsid w:val="009F5457"/>
    <w:rsid w:val="009F550A"/>
    <w:rsid w:val="009F55BE"/>
    <w:rsid w:val="009F5606"/>
    <w:rsid w:val="009F5641"/>
    <w:rsid w:val="009F5807"/>
    <w:rsid w:val="009F5A90"/>
    <w:rsid w:val="009F5C09"/>
    <w:rsid w:val="009F5CA4"/>
    <w:rsid w:val="009F60C6"/>
    <w:rsid w:val="009F614C"/>
    <w:rsid w:val="009F6410"/>
    <w:rsid w:val="009F6457"/>
    <w:rsid w:val="009F65CB"/>
    <w:rsid w:val="009F66FF"/>
    <w:rsid w:val="009F6B8E"/>
    <w:rsid w:val="009F6D99"/>
    <w:rsid w:val="009F7169"/>
    <w:rsid w:val="009F71CE"/>
    <w:rsid w:val="009F72DF"/>
    <w:rsid w:val="009F74AE"/>
    <w:rsid w:val="009F7518"/>
    <w:rsid w:val="009F7637"/>
    <w:rsid w:val="009F779B"/>
    <w:rsid w:val="009F7883"/>
    <w:rsid w:val="009F789B"/>
    <w:rsid w:val="009F79BE"/>
    <w:rsid w:val="009F7B01"/>
    <w:rsid w:val="009F7EAA"/>
    <w:rsid w:val="00A00169"/>
    <w:rsid w:val="00A0018E"/>
    <w:rsid w:val="00A001EA"/>
    <w:rsid w:val="00A002C2"/>
    <w:rsid w:val="00A00300"/>
    <w:rsid w:val="00A00909"/>
    <w:rsid w:val="00A00926"/>
    <w:rsid w:val="00A00A76"/>
    <w:rsid w:val="00A00AC6"/>
    <w:rsid w:val="00A00B60"/>
    <w:rsid w:val="00A00B61"/>
    <w:rsid w:val="00A00C8D"/>
    <w:rsid w:val="00A00DED"/>
    <w:rsid w:val="00A00DFE"/>
    <w:rsid w:val="00A00E5F"/>
    <w:rsid w:val="00A00F48"/>
    <w:rsid w:val="00A01006"/>
    <w:rsid w:val="00A010EF"/>
    <w:rsid w:val="00A013B0"/>
    <w:rsid w:val="00A013E7"/>
    <w:rsid w:val="00A0162D"/>
    <w:rsid w:val="00A0198E"/>
    <w:rsid w:val="00A019FD"/>
    <w:rsid w:val="00A01CB5"/>
    <w:rsid w:val="00A01CF7"/>
    <w:rsid w:val="00A01D63"/>
    <w:rsid w:val="00A01DAC"/>
    <w:rsid w:val="00A01E4C"/>
    <w:rsid w:val="00A02028"/>
    <w:rsid w:val="00A023DA"/>
    <w:rsid w:val="00A0243E"/>
    <w:rsid w:val="00A02721"/>
    <w:rsid w:val="00A02870"/>
    <w:rsid w:val="00A02B26"/>
    <w:rsid w:val="00A02BEC"/>
    <w:rsid w:val="00A02C96"/>
    <w:rsid w:val="00A02D52"/>
    <w:rsid w:val="00A02FBC"/>
    <w:rsid w:val="00A0322F"/>
    <w:rsid w:val="00A03246"/>
    <w:rsid w:val="00A03361"/>
    <w:rsid w:val="00A0346B"/>
    <w:rsid w:val="00A036BB"/>
    <w:rsid w:val="00A03A1D"/>
    <w:rsid w:val="00A03F90"/>
    <w:rsid w:val="00A041D3"/>
    <w:rsid w:val="00A041D7"/>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365"/>
    <w:rsid w:val="00A05374"/>
    <w:rsid w:val="00A0556D"/>
    <w:rsid w:val="00A0559E"/>
    <w:rsid w:val="00A0586B"/>
    <w:rsid w:val="00A05990"/>
    <w:rsid w:val="00A05A1F"/>
    <w:rsid w:val="00A05AA6"/>
    <w:rsid w:val="00A05BD0"/>
    <w:rsid w:val="00A05DFF"/>
    <w:rsid w:val="00A05E96"/>
    <w:rsid w:val="00A05F8E"/>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8BC"/>
    <w:rsid w:val="00A07B16"/>
    <w:rsid w:val="00A07C51"/>
    <w:rsid w:val="00A07DA1"/>
    <w:rsid w:val="00A100A0"/>
    <w:rsid w:val="00A10221"/>
    <w:rsid w:val="00A10230"/>
    <w:rsid w:val="00A10249"/>
    <w:rsid w:val="00A102DE"/>
    <w:rsid w:val="00A105DB"/>
    <w:rsid w:val="00A106FE"/>
    <w:rsid w:val="00A107B6"/>
    <w:rsid w:val="00A10857"/>
    <w:rsid w:val="00A10B48"/>
    <w:rsid w:val="00A10BAB"/>
    <w:rsid w:val="00A10BD6"/>
    <w:rsid w:val="00A10D71"/>
    <w:rsid w:val="00A10E5D"/>
    <w:rsid w:val="00A1108B"/>
    <w:rsid w:val="00A11259"/>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61"/>
    <w:rsid w:val="00A126FA"/>
    <w:rsid w:val="00A12929"/>
    <w:rsid w:val="00A12944"/>
    <w:rsid w:val="00A12A73"/>
    <w:rsid w:val="00A12B0A"/>
    <w:rsid w:val="00A12BEE"/>
    <w:rsid w:val="00A12C43"/>
    <w:rsid w:val="00A12DEC"/>
    <w:rsid w:val="00A12EDB"/>
    <w:rsid w:val="00A12EE8"/>
    <w:rsid w:val="00A131A4"/>
    <w:rsid w:val="00A13299"/>
    <w:rsid w:val="00A136CE"/>
    <w:rsid w:val="00A13715"/>
    <w:rsid w:val="00A13A7F"/>
    <w:rsid w:val="00A13B10"/>
    <w:rsid w:val="00A13CF1"/>
    <w:rsid w:val="00A13D20"/>
    <w:rsid w:val="00A13E70"/>
    <w:rsid w:val="00A140BA"/>
    <w:rsid w:val="00A140DE"/>
    <w:rsid w:val="00A1429A"/>
    <w:rsid w:val="00A143CF"/>
    <w:rsid w:val="00A14494"/>
    <w:rsid w:val="00A145D0"/>
    <w:rsid w:val="00A147BB"/>
    <w:rsid w:val="00A147E7"/>
    <w:rsid w:val="00A14964"/>
    <w:rsid w:val="00A15180"/>
    <w:rsid w:val="00A153C3"/>
    <w:rsid w:val="00A15406"/>
    <w:rsid w:val="00A157EC"/>
    <w:rsid w:val="00A15899"/>
    <w:rsid w:val="00A158D3"/>
    <w:rsid w:val="00A15E27"/>
    <w:rsid w:val="00A15E49"/>
    <w:rsid w:val="00A15F2F"/>
    <w:rsid w:val="00A16150"/>
    <w:rsid w:val="00A1630B"/>
    <w:rsid w:val="00A163A7"/>
    <w:rsid w:val="00A16510"/>
    <w:rsid w:val="00A166C5"/>
    <w:rsid w:val="00A16788"/>
    <w:rsid w:val="00A1686F"/>
    <w:rsid w:val="00A168E6"/>
    <w:rsid w:val="00A16938"/>
    <w:rsid w:val="00A16A85"/>
    <w:rsid w:val="00A16A9C"/>
    <w:rsid w:val="00A16CE7"/>
    <w:rsid w:val="00A16E18"/>
    <w:rsid w:val="00A17180"/>
    <w:rsid w:val="00A171C2"/>
    <w:rsid w:val="00A172F4"/>
    <w:rsid w:val="00A17345"/>
    <w:rsid w:val="00A1745B"/>
    <w:rsid w:val="00A17648"/>
    <w:rsid w:val="00A1789B"/>
    <w:rsid w:val="00A1797A"/>
    <w:rsid w:val="00A179CC"/>
    <w:rsid w:val="00A17CC1"/>
    <w:rsid w:val="00A17EAD"/>
    <w:rsid w:val="00A17FA0"/>
    <w:rsid w:val="00A20135"/>
    <w:rsid w:val="00A20232"/>
    <w:rsid w:val="00A20298"/>
    <w:rsid w:val="00A205BF"/>
    <w:rsid w:val="00A205D4"/>
    <w:rsid w:val="00A208C5"/>
    <w:rsid w:val="00A208DB"/>
    <w:rsid w:val="00A20961"/>
    <w:rsid w:val="00A20F0F"/>
    <w:rsid w:val="00A2104B"/>
    <w:rsid w:val="00A210E9"/>
    <w:rsid w:val="00A211FF"/>
    <w:rsid w:val="00A215E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7D"/>
    <w:rsid w:val="00A24F1F"/>
    <w:rsid w:val="00A2517F"/>
    <w:rsid w:val="00A25193"/>
    <w:rsid w:val="00A25293"/>
    <w:rsid w:val="00A25296"/>
    <w:rsid w:val="00A253A6"/>
    <w:rsid w:val="00A253C6"/>
    <w:rsid w:val="00A253F4"/>
    <w:rsid w:val="00A253FB"/>
    <w:rsid w:val="00A25647"/>
    <w:rsid w:val="00A2585A"/>
    <w:rsid w:val="00A25957"/>
    <w:rsid w:val="00A2595B"/>
    <w:rsid w:val="00A25C0F"/>
    <w:rsid w:val="00A25C8F"/>
    <w:rsid w:val="00A25C9D"/>
    <w:rsid w:val="00A25CA2"/>
    <w:rsid w:val="00A261E4"/>
    <w:rsid w:val="00A262AC"/>
    <w:rsid w:val="00A265D9"/>
    <w:rsid w:val="00A26883"/>
    <w:rsid w:val="00A268EA"/>
    <w:rsid w:val="00A26941"/>
    <w:rsid w:val="00A269B4"/>
    <w:rsid w:val="00A26D21"/>
    <w:rsid w:val="00A26D60"/>
    <w:rsid w:val="00A26D88"/>
    <w:rsid w:val="00A26EE0"/>
    <w:rsid w:val="00A2702B"/>
    <w:rsid w:val="00A271D0"/>
    <w:rsid w:val="00A272E4"/>
    <w:rsid w:val="00A2742A"/>
    <w:rsid w:val="00A2752A"/>
    <w:rsid w:val="00A275AB"/>
    <w:rsid w:val="00A2760F"/>
    <w:rsid w:val="00A279DC"/>
    <w:rsid w:val="00A27A0C"/>
    <w:rsid w:val="00A27D36"/>
    <w:rsid w:val="00A27E7E"/>
    <w:rsid w:val="00A300C3"/>
    <w:rsid w:val="00A30239"/>
    <w:rsid w:val="00A30546"/>
    <w:rsid w:val="00A30703"/>
    <w:rsid w:val="00A30A3E"/>
    <w:rsid w:val="00A30BAE"/>
    <w:rsid w:val="00A30D21"/>
    <w:rsid w:val="00A30DED"/>
    <w:rsid w:val="00A30E81"/>
    <w:rsid w:val="00A3135B"/>
    <w:rsid w:val="00A313D0"/>
    <w:rsid w:val="00A314A9"/>
    <w:rsid w:val="00A3157B"/>
    <w:rsid w:val="00A31591"/>
    <w:rsid w:val="00A3179F"/>
    <w:rsid w:val="00A319FA"/>
    <w:rsid w:val="00A31AF3"/>
    <w:rsid w:val="00A31E88"/>
    <w:rsid w:val="00A31F87"/>
    <w:rsid w:val="00A321EE"/>
    <w:rsid w:val="00A3226E"/>
    <w:rsid w:val="00A32284"/>
    <w:rsid w:val="00A323F1"/>
    <w:rsid w:val="00A32559"/>
    <w:rsid w:val="00A325C2"/>
    <w:rsid w:val="00A325CC"/>
    <w:rsid w:val="00A327E2"/>
    <w:rsid w:val="00A3283D"/>
    <w:rsid w:val="00A329BB"/>
    <w:rsid w:val="00A32A6E"/>
    <w:rsid w:val="00A32C37"/>
    <w:rsid w:val="00A32DAF"/>
    <w:rsid w:val="00A3300B"/>
    <w:rsid w:val="00A332AD"/>
    <w:rsid w:val="00A3331F"/>
    <w:rsid w:val="00A3336E"/>
    <w:rsid w:val="00A333B0"/>
    <w:rsid w:val="00A334F0"/>
    <w:rsid w:val="00A33509"/>
    <w:rsid w:val="00A3377D"/>
    <w:rsid w:val="00A33866"/>
    <w:rsid w:val="00A3393A"/>
    <w:rsid w:val="00A3393D"/>
    <w:rsid w:val="00A33B91"/>
    <w:rsid w:val="00A33D5C"/>
    <w:rsid w:val="00A3400E"/>
    <w:rsid w:val="00A34678"/>
    <w:rsid w:val="00A34685"/>
    <w:rsid w:val="00A34B18"/>
    <w:rsid w:val="00A34D82"/>
    <w:rsid w:val="00A34DA0"/>
    <w:rsid w:val="00A34E1A"/>
    <w:rsid w:val="00A34F1B"/>
    <w:rsid w:val="00A35038"/>
    <w:rsid w:val="00A3506B"/>
    <w:rsid w:val="00A35A0B"/>
    <w:rsid w:val="00A35BD0"/>
    <w:rsid w:val="00A35CBC"/>
    <w:rsid w:val="00A35FC8"/>
    <w:rsid w:val="00A362CB"/>
    <w:rsid w:val="00A3653E"/>
    <w:rsid w:val="00A36580"/>
    <w:rsid w:val="00A36737"/>
    <w:rsid w:val="00A36F3D"/>
    <w:rsid w:val="00A370B5"/>
    <w:rsid w:val="00A37321"/>
    <w:rsid w:val="00A37353"/>
    <w:rsid w:val="00A37389"/>
    <w:rsid w:val="00A3740C"/>
    <w:rsid w:val="00A37413"/>
    <w:rsid w:val="00A3744D"/>
    <w:rsid w:val="00A3747D"/>
    <w:rsid w:val="00A3748F"/>
    <w:rsid w:val="00A374EB"/>
    <w:rsid w:val="00A3758D"/>
    <w:rsid w:val="00A37655"/>
    <w:rsid w:val="00A37771"/>
    <w:rsid w:val="00A37A59"/>
    <w:rsid w:val="00A37B91"/>
    <w:rsid w:val="00A37CFA"/>
    <w:rsid w:val="00A37D9D"/>
    <w:rsid w:val="00A37E05"/>
    <w:rsid w:val="00A4008C"/>
    <w:rsid w:val="00A4008E"/>
    <w:rsid w:val="00A401A5"/>
    <w:rsid w:val="00A4037A"/>
    <w:rsid w:val="00A40531"/>
    <w:rsid w:val="00A4054D"/>
    <w:rsid w:val="00A40660"/>
    <w:rsid w:val="00A40865"/>
    <w:rsid w:val="00A408F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750"/>
    <w:rsid w:val="00A42A23"/>
    <w:rsid w:val="00A42B20"/>
    <w:rsid w:val="00A42B72"/>
    <w:rsid w:val="00A42B87"/>
    <w:rsid w:val="00A42CEB"/>
    <w:rsid w:val="00A42DDE"/>
    <w:rsid w:val="00A42F87"/>
    <w:rsid w:val="00A430E8"/>
    <w:rsid w:val="00A43104"/>
    <w:rsid w:val="00A4339C"/>
    <w:rsid w:val="00A43823"/>
    <w:rsid w:val="00A4392A"/>
    <w:rsid w:val="00A43A94"/>
    <w:rsid w:val="00A43F6A"/>
    <w:rsid w:val="00A440E2"/>
    <w:rsid w:val="00A4424E"/>
    <w:rsid w:val="00A442E8"/>
    <w:rsid w:val="00A443F4"/>
    <w:rsid w:val="00A44415"/>
    <w:rsid w:val="00A444F8"/>
    <w:rsid w:val="00A44633"/>
    <w:rsid w:val="00A447B0"/>
    <w:rsid w:val="00A44882"/>
    <w:rsid w:val="00A4495D"/>
    <w:rsid w:val="00A44CEF"/>
    <w:rsid w:val="00A44E28"/>
    <w:rsid w:val="00A44EA1"/>
    <w:rsid w:val="00A44F39"/>
    <w:rsid w:val="00A4528B"/>
    <w:rsid w:val="00A45371"/>
    <w:rsid w:val="00A45615"/>
    <w:rsid w:val="00A4570E"/>
    <w:rsid w:val="00A4579D"/>
    <w:rsid w:val="00A45A3B"/>
    <w:rsid w:val="00A45C5B"/>
    <w:rsid w:val="00A45D50"/>
    <w:rsid w:val="00A45EFA"/>
    <w:rsid w:val="00A46243"/>
    <w:rsid w:val="00A462E5"/>
    <w:rsid w:val="00A46302"/>
    <w:rsid w:val="00A46332"/>
    <w:rsid w:val="00A465AC"/>
    <w:rsid w:val="00A466C9"/>
    <w:rsid w:val="00A46764"/>
    <w:rsid w:val="00A46957"/>
    <w:rsid w:val="00A4699E"/>
    <w:rsid w:val="00A46FAD"/>
    <w:rsid w:val="00A4720F"/>
    <w:rsid w:val="00A472F6"/>
    <w:rsid w:val="00A47406"/>
    <w:rsid w:val="00A4774E"/>
    <w:rsid w:val="00A47784"/>
    <w:rsid w:val="00A47972"/>
    <w:rsid w:val="00A47AD5"/>
    <w:rsid w:val="00A47B4B"/>
    <w:rsid w:val="00A500CC"/>
    <w:rsid w:val="00A500D8"/>
    <w:rsid w:val="00A501DC"/>
    <w:rsid w:val="00A502BA"/>
    <w:rsid w:val="00A5043E"/>
    <w:rsid w:val="00A5044D"/>
    <w:rsid w:val="00A504E4"/>
    <w:rsid w:val="00A50592"/>
    <w:rsid w:val="00A5077C"/>
    <w:rsid w:val="00A507E0"/>
    <w:rsid w:val="00A50AD9"/>
    <w:rsid w:val="00A50B00"/>
    <w:rsid w:val="00A50B01"/>
    <w:rsid w:val="00A50B66"/>
    <w:rsid w:val="00A50C6F"/>
    <w:rsid w:val="00A50D49"/>
    <w:rsid w:val="00A50D77"/>
    <w:rsid w:val="00A510C8"/>
    <w:rsid w:val="00A51111"/>
    <w:rsid w:val="00A511FB"/>
    <w:rsid w:val="00A51244"/>
    <w:rsid w:val="00A5140E"/>
    <w:rsid w:val="00A514EB"/>
    <w:rsid w:val="00A51523"/>
    <w:rsid w:val="00A5163C"/>
    <w:rsid w:val="00A51761"/>
    <w:rsid w:val="00A51DA7"/>
    <w:rsid w:val="00A521E0"/>
    <w:rsid w:val="00A52265"/>
    <w:rsid w:val="00A523B2"/>
    <w:rsid w:val="00A524C8"/>
    <w:rsid w:val="00A52733"/>
    <w:rsid w:val="00A5291D"/>
    <w:rsid w:val="00A52987"/>
    <w:rsid w:val="00A52E3B"/>
    <w:rsid w:val="00A52EDB"/>
    <w:rsid w:val="00A53277"/>
    <w:rsid w:val="00A532E0"/>
    <w:rsid w:val="00A53574"/>
    <w:rsid w:val="00A535B9"/>
    <w:rsid w:val="00A539B9"/>
    <w:rsid w:val="00A53DBD"/>
    <w:rsid w:val="00A53E1B"/>
    <w:rsid w:val="00A53EE3"/>
    <w:rsid w:val="00A54108"/>
    <w:rsid w:val="00A54241"/>
    <w:rsid w:val="00A54294"/>
    <w:rsid w:val="00A5430D"/>
    <w:rsid w:val="00A547CC"/>
    <w:rsid w:val="00A549A1"/>
    <w:rsid w:val="00A549AF"/>
    <w:rsid w:val="00A54A90"/>
    <w:rsid w:val="00A54B0B"/>
    <w:rsid w:val="00A54C3D"/>
    <w:rsid w:val="00A54CEB"/>
    <w:rsid w:val="00A54D16"/>
    <w:rsid w:val="00A54E6B"/>
    <w:rsid w:val="00A552A3"/>
    <w:rsid w:val="00A553CE"/>
    <w:rsid w:val="00A553DF"/>
    <w:rsid w:val="00A55538"/>
    <w:rsid w:val="00A5576B"/>
    <w:rsid w:val="00A5579B"/>
    <w:rsid w:val="00A55877"/>
    <w:rsid w:val="00A558EE"/>
    <w:rsid w:val="00A55A72"/>
    <w:rsid w:val="00A55BB7"/>
    <w:rsid w:val="00A55CAD"/>
    <w:rsid w:val="00A55D45"/>
    <w:rsid w:val="00A55E76"/>
    <w:rsid w:val="00A56019"/>
    <w:rsid w:val="00A56088"/>
    <w:rsid w:val="00A56340"/>
    <w:rsid w:val="00A5637C"/>
    <w:rsid w:val="00A56489"/>
    <w:rsid w:val="00A565DC"/>
    <w:rsid w:val="00A56735"/>
    <w:rsid w:val="00A56812"/>
    <w:rsid w:val="00A569C0"/>
    <w:rsid w:val="00A56B79"/>
    <w:rsid w:val="00A56C2C"/>
    <w:rsid w:val="00A56D3F"/>
    <w:rsid w:val="00A56FC2"/>
    <w:rsid w:val="00A57030"/>
    <w:rsid w:val="00A57182"/>
    <w:rsid w:val="00A57212"/>
    <w:rsid w:val="00A57311"/>
    <w:rsid w:val="00A5772F"/>
    <w:rsid w:val="00A5787F"/>
    <w:rsid w:val="00A57B79"/>
    <w:rsid w:val="00A57B96"/>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99E"/>
    <w:rsid w:val="00A61B27"/>
    <w:rsid w:val="00A61B8D"/>
    <w:rsid w:val="00A61BD0"/>
    <w:rsid w:val="00A61D7C"/>
    <w:rsid w:val="00A61EBB"/>
    <w:rsid w:val="00A61F65"/>
    <w:rsid w:val="00A62024"/>
    <w:rsid w:val="00A62072"/>
    <w:rsid w:val="00A621F3"/>
    <w:rsid w:val="00A623EF"/>
    <w:rsid w:val="00A62454"/>
    <w:rsid w:val="00A6250E"/>
    <w:rsid w:val="00A625A5"/>
    <w:rsid w:val="00A62794"/>
    <w:rsid w:val="00A627E0"/>
    <w:rsid w:val="00A62837"/>
    <w:rsid w:val="00A62953"/>
    <w:rsid w:val="00A6299E"/>
    <w:rsid w:val="00A62C81"/>
    <w:rsid w:val="00A62E3E"/>
    <w:rsid w:val="00A62E41"/>
    <w:rsid w:val="00A630D3"/>
    <w:rsid w:val="00A630F4"/>
    <w:rsid w:val="00A63244"/>
    <w:rsid w:val="00A63564"/>
    <w:rsid w:val="00A6356B"/>
    <w:rsid w:val="00A6367F"/>
    <w:rsid w:val="00A63821"/>
    <w:rsid w:val="00A63872"/>
    <w:rsid w:val="00A63A37"/>
    <w:rsid w:val="00A63B73"/>
    <w:rsid w:val="00A63D06"/>
    <w:rsid w:val="00A63EDF"/>
    <w:rsid w:val="00A63F31"/>
    <w:rsid w:val="00A64142"/>
    <w:rsid w:val="00A64196"/>
    <w:rsid w:val="00A6446D"/>
    <w:rsid w:val="00A64762"/>
    <w:rsid w:val="00A647A9"/>
    <w:rsid w:val="00A6482A"/>
    <w:rsid w:val="00A649B4"/>
    <w:rsid w:val="00A649B6"/>
    <w:rsid w:val="00A64A20"/>
    <w:rsid w:val="00A64BC7"/>
    <w:rsid w:val="00A64C3E"/>
    <w:rsid w:val="00A64EB1"/>
    <w:rsid w:val="00A653B7"/>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1A1"/>
    <w:rsid w:val="00A662B5"/>
    <w:rsid w:val="00A66329"/>
    <w:rsid w:val="00A6636E"/>
    <w:rsid w:val="00A66851"/>
    <w:rsid w:val="00A669D6"/>
    <w:rsid w:val="00A66ABA"/>
    <w:rsid w:val="00A66E2E"/>
    <w:rsid w:val="00A66F52"/>
    <w:rsid w:val="00A67082"/>
    <w:rsid w:val="00A6720B"/>
    <w:rsid w:val="00A6721E"/>
    <w:rsid w:val="00A673AF"/>
    <w:rsid w:val="00A67438"/>
    <w:rsid w:val="00A6743F"/>
    <w:rsid w:val="00A6755D"/>
    <w:rsid w:val="00A6766B"/>
    <w:rsid w:val="00A67721"/>
    <w:rsid w:val="00A677C1"/>
    <w:rsid w:val="00A67884"/>
    <w:rsid w:val="00A678EA"/>
    <w:rsid w:val="00A67946"/>
    <w:rsid w:val="00A67A35"/>
    <w:rsid w:val="00A67A8E"/>
    <w:rsid w:val="00A67AC6"/>
    <w:rsid w:val="00A67E3E"/>
    <w:rsid w:val="00A700B5"/>
    <w:rsid w:val="00A7014A"/>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CC4"/>
    <w:rsid w:val="00A71D6B"/>
    <w:rsid w:val="00A71E51"/>
    <w:rsid w:val="00A71E9C"/>
    <w:rsid w:val="00A71F00"/>
    <w:rsid w:val="00A71F75"/>
    <w:rsid w:val="00A72376"/>
    <w:rsid w:val="00A7245E"/>
    <w:rsid w:val="00A726A3"/>
    <w:rsid w:val="00A726DE"/>
    <w:rsid w:val="00A72A72"/>
    <w:rsid w:val="00A72D12"/>
    <w:rsid w:val="00A72D73"/>
    <w:rsid w:val="00A72E60"/>
    <w:rsid w:val="00A72F00"/>
    <w:rsid w:val="00A73061"/>
    <w:rsid w:val="00A730AD"/>
    <w:rsid w:val="00A7320B"/>
    <w:rsid w:val="00A73242"/>
    <w:rsid w:val="00A7356D"/>
    <w:rsid w:val="00A736FE"/>
    <w:rsid w:val="00A73873"/>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CCC"/>
    <w:rsid w:val="00A74E04"/>
    <w:rsid w:val="00A74E6B"/>
    <w:rsid w:val="00A74F6C"/>
    <w:rsid w:val="00A7520A"/>
    <w:rsid w:val="00A75212"/>
    <w:rsid w:val="00A7538B"/>
    <w:rsid w:val="00A7581D"/>
    <w:rsid w:val="00A75826"/>
    <w:rsid w:val="00A75920"/>
    <w:rsid w:val="00A75B88"/>
    <w:rsid w:val="00A75DE7"/>
    <w:rsid w:val="00A75F9C"/>
    <w:rsid w:val="00A760AA"/>
    <w:rsid w:val="00A76192"/>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67C"/>
    <w:rsid w:val="00A77B5E"/>
    <w:rsid w:val="00A80010"/>
    <w:rsid w:val="00A80073"/>
    <w:rsid w:val="00A8011C"/>
    <w:rsid w:val="00A8067A"/>
    <w:rsid w:val="00A806D6"/>
    <w:rsid w:val="00A80A1A"/>
    <w:rsid w:val="00A80AAD"/>
    <w:rsid w:val="00A80CC4"/>
    <w:rsid w:val="00A80D66"/>
    <w:rsid w:val="00A80F53"/>
    <w:rsid w:val="00A811FE"/>
    <w:rsid w:val="00A81200"/>
    <w:rsid w:val="00A8135C"/>
    <w:rsid w:val="00A81633"/>
    <w:rsid w:val="00A81694"/>
    <w:rsid w:val="00A816D1"/>
    <w:rsid w:val="00A817E7"/>
    <w:rsid w:val="00A81877"/>
    <w:rsid w:val="00A81A8E"/>
    <w:rsid w:val="00A81D9B"/>
    <w:rsid w:val="00A8221B"/>
    <w:rsid w:val="00A82437"/>
    <w:rsid w:val="00A82508"/>
    <w:rsid w:val="00A825F5"/>
    <w:rsid w:val="00A8266A"/>
    <w:rsid w:val="00A829A5"/>
    <w:rsid w:val="00A82C1E"/>
    <w:rsid w:val="00A82D55"/>
    <w:rsid w:val="00A831F0"/>
    <w:rsid w:val="00A8323D"/>
    <w:rsid w:val="00A83309"/>
    <w:rsid w:val="00A83494"/>
    <w:rsid w:val="00A83706"/>
    <w:rsid w:val="00A838A2"/>
    <w:rsid w:val="00A838B3"/>
    <w:rsid w:val="00A83B61"/>
    <w:rsid w:val="00A83BF1"/>
    <w:rsid w:val="00A83C0E"/>
    <w:rsid w:val="00A83CA0"/>
    <w:rsid w:val="00A83D12"/>
    <w:rsid w:val="00A83D3E"/>
    <w:rsid w:val="00A84298"/>
    <w:rsid w:val="00A844CE"/>
    <w:rsid w:val="00A84527"/>
    <w:rsid w:val="00A8455B"/>
    <w:rsid w:val="00A847CA"/>
    <w:rsid w:val="00A84B80"/>
    <w:rsid w:val="00A84EBF"/>
    <w:rsid w:val="00A8506D"/>
    <w:rsid w:val="00A850FC"/>
    <w:rsid w:val="00A851D3"/>
    <w:rsid w:val="00A85237"/>
    <w:rsid w:val="00A8523D"/>
    <w:rsid w:val="00A85301"/>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942"/>
    <w:rsid w:val="00A87A39"/>
    <w:rsid w:val="00A87AA7"/>
    <w:rsid w:val="00A87E21"/>
    <w:rsid w:val="00A87E73"/>
    <w:rsid w:val="00A87F4E"/>
    <w:rsid w:val="00A90094"/>
    <w:rsid w:val="00A90134"/>
    <w:rsid w:val="00A9015A"/>
    <w:rsid w:val="00A901CB"/>
    <w:rsid w:val="00A90297"/>
    <w:rsid w:val="00A90339"/>
    <w:rsid w:val="00A90408"/>
    <w:rsid w:val="00A905F1"/>
    <w:rsid w:val="00A90AA2"/>
    <w:rsid w:val="00A90AEC"/>
    <w:rsid w:val="00A90D5E"/>
    <w:rsid w:val="00A90D84"/>
    <w:rsid w:val="00A90DF1"/>
    <w:rsid w:val="00A90E27"/>
    <w:rsid w:val="00A90EE5"/>
    <w:rsid w:val="00A90F11"/>
    <w:rsid w:val="00A91218"/>
    <w:rsid w:val="00A91402"/>
    <w:rsid w:val="00A91469"/>
    <w:rsid w:val="00A9164F"/>
    <w:rsid w:val="00A916B7"/>
    <w:rsid w:val="00A9186A"/>
    <w:rsid w:val="00A919A1"/>
    <w:rsid w:val="00A91AF1"/>
    <w:rsid w:val="00A91DB3"/>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EF0"/>
    <w:rsid w:val="00A93FAE"/>
    <w:rsid w:val="00A93FB8"/>
    <w:rsid w:val="00A94005"/>
    <w:rsid w:val="00A94056"/>
    <w:rsid w:val="00A94094"/>
    <w:rsid w:val="00A94111"/>
    <w:rsid w:val="00A947A5"/>
    <w:rsid w:val="00A94A70"/>
    <w:rsid w:val="00A94B08"/>
    <w:rsid w:val="00A94BB8"/>
    <w:rsid w:val="00A94D18"/>
    <w:rsid w:val="00A94EFD"/>
    <w:rsid w:val="00A95024"/>
    <w:rsid w:val="00A9505F"/>
    <w:rsid w:val="00A9508C"/>
    <w:rsid w:val="00A95203"/>
    <w:rsid w:val="00A95239"/>
    <w:rsid w:val="00A9526D"/>
    <w:rsid w:val="00A95A17"/>
    <w:rsid w:val="00A95A3E"/>
    <w:rsid w:val="00A95B7D"/>
    <w:rsid w:val="00A95B82"/>
    <w:rsid w:val="00A95CDF"/>
    <w:rsid w:val="00A95D40"/>
    <w:rsid w:val="00A96058"/>
    <w:rsid w:val="00A96245"/>
    <w:rsid w:val="00A96285"/>
    <w:rsid w:val="00A9630C"/>
    <w:rsid w:val="00A963F3"/>
    <w:rsid w:val="00A964EC"/>
    <w:rsid w:val="00A96905"/>
    <w:rsid w:val="00A9692B"/>
    <w:rsid w:val="00A969CE"/>
    <w:rsid w:val="00A96A1F"/>
    <w:rsid w:val="00A96CF6"/>
    <w:rsid w:val="00A96D7E"/>
    <w:rsid w:val="00A96E78"/>
    <w:rsid w:val="00A96F06"/>
    <w:rsid w:val="00A97015"/>
    <w:rsid w:val="00A9704A"/>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4D5"/>
    <w:rsid w:val="00AA158B"/>
    <w:rsid w:val="00AA1740"/>
    <w:rsid w:val="00AA1850"/>
    <w:rsid w:val="00AA1D12"/>
    <w:rsid w:val="00AA1EA6"/>
    <w:rsid w:val="00AA1EEC"/>
    <w:rsid w:val="00AA1F6F"/>
    <w:rsid w:val="00AA1FD9"/>
    <w:rsid w:val="00AA1FF7"/>
    <w:rsid w:val="00AA210C"/>
    <w:rsid w:val="00AA2296"/>
    <w:rsid w:val="00AA27DC"/>
    <w:rsid w:val="00AA29F2"/>
    <w:rsid w:val="00AA2C0A"/>
    <w:rsid w:val="00AA2CD8"/>
    <w:rsid w:val="00AA2FA7"/>
    <w:rsid w:val="00AA301B"/>
    <w:rsid w:val="00AA30A2"/>
    <w:rsid w:val="00AA316B"/>
    <w:rsid w:val="00AA3667"/>
    <w:rsid w:val="00AA3745"/>
    <w:rsid w:val="00AA3749"/>
    <w:rsid w:val="00AA435A"/>
    <w:rsid w:val="00AA461D"/>
    <w:rsid w:val="00AA46B8"/>
    <w:rsid w:val="00AA4779"/>
    <w:rsid w:val="00AA4A1F"/>
    <w:rsid w:val="00AA4A96"/>
    <w:rsid w:val="00AA4BD0"/>
    <w:rsid w:val="00AA4C09"/>
    <w:rsid w:val="00AA4F41"/>
    <w:rsid w:val="00AA503F"/>
    <w:rsid w:val="00AA53E4"/>
    <w:rsid w:val="00AA5568"/>
    <w:rsid w:val="00AA5584"/>
    <w:rsid w:val="00AA576F"/>
    <w:rsid w:val="00AA5A4C"/>
    <w:rsid w:val="00AA5CC5"/>
    <w:rsid w:val="00AA6026"/>
    <w:rsid w:val="00AA605A"/>
    <w:rsid w:val="00AA60BF"/>
    <w:rsid w:val="00AA61C3"/>
    <w:rsid w:val="00AA6206"/>
    <w:rsid w:val="00AA6207"/>
    <w:rsid w:val="00AA62AA"/>
    <w:rsid w:val="00AA62C9"/>
    <w:rsid w:val="00AA630A"/>
    <w:rsid w:val="00AA6372"/>
    <w:rsid w:val="00AA6534"/>
    <w:rsid w:val="00AA65B3"/>
    <w:rsid w:val="00AA65C3"/>
    <w:rsid w:val="00AA6646"/>
    <w:rsid w:val="00AA6889"/>
    <w:rsid w:val="00AA69B0"/>
    <w:rsid w:val="00AA69EF"/>
    <w:rsid w:val="00AA6B17"/>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029"/>
    <w:rsid w:val="00AB02C8"/>
    <w:rsid w:val="00AB0302"/>
    <w:rsid w:val="00AB032E"/>
    <w:rsid w:val="00AB05BC"/>
    <w:rsid w:val="00AB05F4"/>
    <w:rsid w:val="00AB06B8"/>
    <w:rsid w:val="00AB06E6"/>
    <w:rsid w:val="00AB080A"/>
    <w:rsid w:val="00AB09DE"/>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1F0F"/>
    <w:rsid w:val="00AB2857"/>
    <w:rsid w:val="00AB29C5"/>
    <w:rsid w:val="00AB2A61"/>
    <w:rsid w:val="00AB2B1A"/>
    <w:rsid w:val="00AB2B6E"/>
    <w:rsid w:val="00AB2BFE"/>
    <w:rsid w:val="00AB2CB7"/>
    <w:rsid w:val="00AB2EB7"/>
    <w:rsid w:val="00AB2F4F"/>
    <w:rsid w:val="00AB307A"/>
    <w:rsid w:val="00AB3299"/>
    <w:rsid w:val="00AB33C9"/>
    <w:rsid w:val="00AB3418"/>
    <w:rsid w:val="00AB3491"/>
    <w:rsid w:val="00AB3578"/>
    <w:rsid w:val="00AB37B5"/>
    <w:rsid w:val="00AB38ED"/>
    <w:rsid w:val="00AB3A67"/>
    <w:rsid w:val="00AB3B05"/>
    <w:rsid w:val="00AB3BF0"/>
    <w:rsid w:val="00AB3C3A"/>
    <w:rsid w:val="00AB3D6A"/>
    <w:rsid w:val="00AB3E0B"/>
    <w:rsid w:val="00AB3E16"/>
    <w:rsid w:val="00AB3E3E"/>
    <w:rsid w:val="00AB3F13"/>
    <w:rsid w:val="00AB4014"/>
    <w:rsid w:val="00AB4157"/>
    <w:rsid w:val="00AB41A5"/>
    <w:rsid w:val="00AB42FF"/>
    <w:rsid w:val="00AB4300"/>
    <w:rsid w:val="00AB47F8"/>
    <w:rsid w:val="00AB48DC"/>
    <w:rsid w:val="00AB510D"/>
    <w:rsid w:val="00AB513E"/>
    <w:rsid w:val="00AB51DA"/>
    <w:rsid w:val="00AB5200"/>
    <w:rsid w:val="00AB53B1"/>
    <w:rsid w:val="00AB53BA"/>
    <w:rsid w:val="00AB542C"/>
    <w:rsid w:val="00AB54D0"/>
    <w:rsid w:val="00AB55E1"/>
    <w:rsid w:val="00AB56C3"/>
    <w:rsid w:val="00AB57AD"/>
    <w:rsid w:val="00AB57EE"/>
    <w:rsid w:val="00AB583A"/>
    <w:rsid w:val="00AB5902"/>
    <w:rsid w:val="00AB5DD5"/>
    <w:rsid w:val="00AB5FE8"/>
    <w:rsid w:val="00AB6309"/>
    <w:rsid w:val="00AB642C"/>
    <w:rsid w:val="00AB644A"/>
    <w:rsid w:val="00AB6458"/>
    <w:rsid w:val="00AB657D"/>
    <w:rsid w:val="00AB66AA"/>
    <w:rsid w:val="00AB6AA6"/>
    <w:rsid w:val="00AB6CA0"/>
    <w:rsid w:val="00AB6E1B"/>
    <w:rsid w:val="00AB7195"/>
    <w:rsid w:val="00AB71B7"/>
    <w:rsid w:val="00AB71CE"/>
    <w:rsid w:val="00AB76D5"/>
    <w:rsid w:val="00AB7787"/>
    <w:rsid w:val="00AB78AC"/>
    <w:rsid w:val="00AB7913"/>
    <w:rsid w:val="00AB7B3D"/>
    <w:rsid w:val="00AB7E5F"/>
    <w:rsid w:val="00AB7E88"/>
    <w:rsid w:val="00AC0169"/>
    <w:rsid w:val="00AC0365"/>
    <w:rsid w:val="00AC03A1"/>
    <w:rsid w:val="00AC0462"/>
    <w:rsid w:val="00AC0529"/>
    <w:rsid w:val="00AC06E7"/>
    <w:rsid w:val="00AC072C"/>
    <w:rsid w:val="00AC09C1"/>
    <w:rsid w:val="00AC0A37"/>
    <w:rsid w:val="00AC0A5C"/>
    <w:rsid w:val="00AC0C97"/>
    <w:rsid w:val="00AC0CC3"/>
    <w:rsid w:val="00AC0F55"/>
    <w:rsid w:val="00AC1039"/>
    <w:rsid w:val="00AC1240"/>
    <w:rsid w:val="00AC1281"/>
    <w:rsid w:val="00AC14EE"/>
    <w:rsid w:val="00AC17BC"/>
    <w:rsid w:val="00AC180E"/>
    <w:rsid w:val="00AC1C3E"/>
    <w:rsid w:val="00AC1D26"/>
    <w:rsid w:val="00AC1FED"/>
    <w:rsid w:val="00AC2012"/>
    <w:rsid w:val="00AC21BA"/>
    <w:rsid w:val="00AC2288"/>
    <w:rsid w:val="00AC22C7"/>
    <w:rsid w:val="00AC23D2"/>
    <w:rsid w:val="00AC241F"/>
    <w:rsid w:val="00AC2444"/>
    <w:rsid w:val="00AC2535"/>
    <w:rsid w:val="00AC2719"/>
    <w:rsid w:val="00AC2D4E"/>
    <w:rsid w:val="00AC3084"/>
    <w:rsid w:val="00AC30DF"/>
    <w:rsid w:val="00AC3389"/>
    <w:rsid w:val="00AC3431"/>
    <w:rsid w:val="00AC37B9"/>
    <w:rsid w:val="00AC38C2"/>
    <w:rsid w:val="00AC38E9"/>
    <w:rsid w:val="00AC3C68"/>
    <w:rsid w:val="00AC3C90"/>
    <w:rsid w:val="00AC3D31"/>
    <w:rsid w:val="00AC3D85"/>
    <w:rsid w:val="00AC3FB9"/>
    <w:rsid w:val="00AC402C"/>
    <w:rsid w:val="00AC40C7"/>
    <w:rsid w:val="00AC415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C2A"/>
    <w:rsid w:val="00AC5E73"/>
    <w:rsid w:val="00AC6013"/>
    <w:rsid w:val="00AC6041"/>
    <w:rsid w:val="00AC61B3"/>
    <w:rsid w:val="00AC627F"/>
    <w:rsid w:val="00AC63F4"/>
    <w:rsid w:val="00AC64B5"/>
    <w:rsid w:val="00AC66A1"/>
    <w:rsid w:val="00AC671B"/>
    <w:rsid w:val="00AC6786"/>
    <w:rsid w:val="00AC6992"/>
    <w:rsid w:val="00AC6A98"/>
    <w:rsid w:val="00AC6C00"/>
    <w:rsid w:val="00AC6E8D"/>
    <w:rsid w:val="00AC6F66"/>
    <w:rsid w:val="00AC73C4"/>
    <w:rsid w:val="00AC7470"/>
    <w:rsid w:val="00AC74C2"/>
    <w:rsid w:val="00AC76B5"/>
    <w:rsid w:val="00AC771B"/>
    <w:rsid w:val="00AC798F"/>
    <w:rsid w:val="00AC7AC4"/>
    <w:rsid w:val="00AC7C48"/>
    <w:rsid w:val="00AC7DE9"/>
    <w:rsid w:val="00AD00AF"/>
    <w:rsid w:val="00AD03E6"/>
    <w:rsid w:val="00AD0766"/>
    <w:rsid w:val="00AD096E"/>
    <w:rsid w:val="00AD0BE9"/>
    <w:rsid w:val="00AD0C62"/>
    <w:rsid w:val="00AD12BD"/>
    <w:rsid w:val="00AD12C9"/>
    <w:rsid w:val="00AD136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569"/>
    <w:rsid w:val="00AD26C9"/>
    <w:rsid w:val="00AD26E7"/>
    <w:rsid w:val="00AD284F"/>
    <w:rsid w:val="00AD288C"/>
    <w:rsid w:val="00AD2A38"/>
    <w:rsid w:val="00AD2ACB"/>
    <w:rsid w:val="00AD2BB4"/>
    <w:rsid w:val="00AD2D96"/>
    <w:rsid w:val="00AD2E9B"/>
    <w:rsid w:val="00AD2FE2"/>
    <w:rsid w:val="00AD3012"/>
    <w:rsid w:val="00AD3042"/>
    <w:rsid w:val="00AD3047"/>
    <w:rsid w:val="00AD31A9"/>
    <w:rsid w:val="00AD32CD"/>
    <w:rsid w:val="00AD333F"/>
    <w:rsid w:val="00AD33C3"/>
    <w:rsid w:val="00AD34A1"/>
    <w:rsid w:val="00AD379F"/>
    <w:rsid w:val="00AD3935"/>
    <w:rsid w:val="00AD3948"/>
    <w:rsid w:val="00AD3BE1"/>
    <w:rsid w:val="00AD3BEC"/>
    <w:rsid w:val="00AD3DEF"/>
    <w:rsid w:val="00AD3E26"/>
    <w:rsid w:val="00AD3F98"/>
    <w:rsid w:val="00AD41A1"/>
    <w:rsid w:val="00AD41CA"/>
    <w:rsid w:val="00AD44ED"/>
    <w:rsid w:val="00AD456A"/>
    <w:rsid w:val="00AD4597"/>
    <w:rsid w:val="00AD48F9"/>
    <w:rsid w:val="00AD4921"/>
    <w:rsid w:val="00AD4989"/>
    <w:rsid w:val="00AD4C34"/>
    <w:rsid w:val="00AD541C"/>
    <w:rsid w:val="00AD54B2"/>
    <w:rsid w:val="00AD57E1"/>
    <w:rsid w:val="00AD5949"/>
    <w:rsid w:val="00AD5C33"/>
    <w:rsid w:val="00AD5F47"/>
    <w:rsid w:val="00AD653F"/>
    <w:rsid w:val="00AD66B7"/>
    <w:rsid w:val="00AD6746"/>
    <w:rsid w:val="00AD6980"/>
    <w:rsid w:val="00AD6A21"/>
    <w:rsid w:val="00AD6B1C"/>
    <w:rsid w:val="00AD6C09"/>
    <w:rsid w:val="00AD6C7F"/>
    <w:rsid w:val="00AD6ED7"/>
    <w:rsid w:val="00AD6EF5"/>
    <w:rsid w:val="00AD6F42"/>
    <w:rsid w:val="00AD70C9"/>
    <w:rsid w:val="00AD731D"/>
    <w:rsid w:val="00AD732A"/>
    <w:rsid w:val="00AD732B"/>
    <w:rsid w:val="00AD739B"/>
    <w:rsid w:val="00AD75A6"/>
    <w:rsid w:val="00AD76D2"/>
    <w:rsid w:val="00AD7927"/>
    <w:rsid w:val="00AD793F"/>
    <w:rsid w:val="00AD7E17"/>
    <w:rsid w:val="00AE004A"/>
    <w:rsid w:val="00AE00DB"/>
    <w:rsid w:val="00AE0160"/>
    <w:rsid w:val="00AE0356"/>
    <w:rsid w:val="00AE04A2"/>
    <w:rsid w:val="00AE05F5"/>
    <w:rsid w:val="00AE0683"/>
    <w:rsid w:val="00AE0B98"/>
    <w:rsid w:val="00AE0CCB"/>
    <w:rsid w:val="00AE0D23"/>
    <w:rsid w:val="00AE0E9E"/>
    <w:rsid w:val="00AE10A8"/>
    <w:rsid w:val="00AE10F6"/>
    <w:rsid w:val="00AE12EC"/>
    <w:rsid w:val="00AE14B7"/>
    <w:rsid w:val="00AE14DF"/>
    <w:rsid w:val="00AE14E9"/>
    <w:rsid w:val="00AE176D"/>
    <w:rsid w:val="00AE185F"/>
    <w:rsid w:val="00AE1944"/>
    <w:rsid w:val="00AE19D1"/>
    <w:rsid w:val="00AE1BCE"/>
    <w:rsid w:val="00AE1BFF"/>
    <w:rsid w:val="00AE1FE5"/>
    <w:rsid w:val="00AE2072"/>
    <w:rsid w:val="00AE209F"/>
    <w:rsid w:val="00AE2205"/>
    <w:rsid w:val="00AE2272"/>
    <w:rsid w:val="00AE232B"/>
    <w:rsid w:val="00AE238F"/>
    <w:rsid w:val="00AE26F5"/>
    <w:rsid w:val="00AE2957"/>
    <w:rsid w:val="00AE2968"/>
    <w:rsid w:val="00AE2A82"/>
    <w:rsid w:val="00AE2E9A"/>
    <w:rsid w:val="00AE2F9F"/>
    <w:rsid w:val="00AE2FA6"/>
    <w:rsid w:val="00AE3004"/>
    <w:rsid w:val="00AE32F0"/>
    <w:rsid w:val="00AE3573"/>
    <w:rsid w:val="00AE3582"/>
    <w:rsid w:val="00AE3627"/>
    <w:rsid w:val="00AE37B9"/>
    <w:rsid w:val="00AE3839"/>
    <w:rsid w:val="00AE3A41"/>
    <w:rsid w:val="00AE3AF4"/>
    <w:rsid w:val="00AE3BA5"/>
    <w:rsid w:val="00AE4055"/>
    <w:rsid w:val="00AE42D1"/>
    <w:rsid w:val="00AE4557"/>
    <w:rsid w:val="00AE4690"/>
    <w:rsid w:val="00AE46A5"/>
    <w:rsid w:val="00AE46E1"/>
    <w:rsid w:val="00AE47A1"/>
    <w:rsid w:val="00AE4A10"/>
    <w:rsid w:val="00AE4A1F"/>
    <w:rsid w:val="00AE4C55"/>
    <w:rsid w:val="00AE4DF4"/>
    <w:rsid w:val="00AE4ECB"/>
    <w:rsid w:val="00AE4F01"/>
    <w:rsid w:val="00AE4F1E"/>
    <w:rsid w:val="00AE5358"/>
    <w:rsid w:val="00AE5434"/>
    <w:rsid w:val="00AE567E"/>
    <w:rsid w:val="00AE576E"/>
    <w:rsid w:val="00AE594F"/>
    <w:rsid w:val="00AE59FE"/>
    <w:rsid w:val="00AE5BEE"/>
    <w:rsid w:val="00AE5C22"/>
    <w:rsid w:val="00AE5E95"/>
    <w:rsid w:val="00AE5F62"/>
    <w:rsid w:val="00AE6208"/>
    <w:rsid w:val="00AE6433"/>
    <w:rsid w:val="00AE64AB"/>
    <w:rsid w:val="00AE64AE"/>
    <w:rsid w:val="00AE6561"/>
    <w:rsid w:val="00AE6584"/>
    <w:rsid w:val="00AE66C4"/>
    <w:rsid w:val="00AE694B"/>
    <w:rsid w:val="00AE69BD"/>
    <w:rsid w:val="00AE6CF0"/>
    <w:rsid w:val="00AE6D12"/>
    <w:rsid w:val="00AE6D40"/>
    <w:rsid w:val="00AE71E8"/>
    <w:rsid w:val="00AE723D"/>
    <w:rsid w:val="00AE758F"/>
    <w:rsid w:val="00AE773B"/>
    <w:rsid w:val="00AE7751"/>
    <w:rsid w:val="00AE7758"/>
    <w:rsid w:val="00AE778A"/>
    <w:rsid w:val="00AE780C"/>
    <w:rsid w:val="00AE7907"/>
    <w:rsid w:val="00AE7992"/>
    <w:rsid w:val="00AE7A58"/>
    <w:rsid w:val="00AE7BF1"/>
    <w:rsid w:val="00AE7D64"/>
    <w:rsid w:val="00AE7DA5"/>
    <w:rsid w:val="00AF01E0"/>
    <w:rsid w:val="00AF0331"/>
    <w:rsid w:val="00AF033F"/>
    <w:rsid w:val="00AF038A"/>
    <w:rsid w:val="00AF045F"/>
    <w:rsid w:val="00AF057D"/>
    <w:rsid w:val="00AF0706"/>
    <w:rsid w:val="00AF0DC7"/>
    <w:rsid w:val="00AF0ECF"/>
    <w:rsid w:val="00AF0FFE"/>
    <w:rsid w:val="00AF1079"/>
    <w:rsid w:val="00AF1414"/>
    <w:rsid w:val="00AF14BD"/>
    <w:rsid w:val="00AF14E9"/>
    <w:rsid w:val="00AF15C3"/>
    <w:rsid w:val="00AF189C"/>
    <w:rsid w:val="00AF19CD"/>
    <w:rsid w:val="00AF1A4A"/>
    <w:rsid w:val="00AF1D41"/>
    <w:rsid w:val="00AF1E76"/>
    <w:rsid w:val="00AF24F9"/>
    <w:rsid w:val="00AF25F3"/>
    <w:rsid w:val="00AF2799"/>
    <w:rsid w:val="00AF27CC"/>
    <w:rsid w:val="00AF27EE"/>
    <w:rsid w:val="00AF28B0"/>
    <w:rsid w:val="00AF2B2B"/>
    <w:rsid w:val="00AF2D64"/>
    <w:rsid w:val="00AF2DED"/>
    <w:rsid w:val="00AF302C"/>
    <w:rsid w:val="00AF31A4"/>
    <w:rsid w:val="00AF3560"/>
    <w:rsid w:val="00AF357F"/>
    <w:rsid w:val="00AF3727"/>
    <w:rsid w:val="00AF39AA"/>
    <w:rsid w:val="00AF39DD"/>
    <w:rsid w:val="00AF3C4A"/>
    <w:rsid w:val="00AF3C58"/>
    <w:rsid w:val="00AF3C6A"/>
    <w:rsid w:val="00AF3C80"/>
    <w:rsid w:val="00AF3C8C"/>
    <w:rsid w:val="00AF3E90"/>
    <w:rsid w:val="00AF4095"/>
    <w:rsid w:val="00AF41FC"/>
    <w:rsid w:val="00AF4371"/>
    <w:rsid w:val="00AF4447"/>
    <w:rsid w:val="00AF457C"/>
    <w:rsid w:val="00AF4743"/>
    <w:rsid w:val="00AF4833"/>
    <w:rsid w:val="00AF49DC"/>
    <w:rsid w:val="00AF4ABD"/>
    <w:rsid w:val="00AF4BB8"/>
    <w:rsid w:val="00AF4D92"/>
    <w:rsid w:val="00AF4FEC"/>
    <w:rsid w:val="00AF52B0"/>
    <w:rsid w:val="00AF5363"/>
    <w:rsid w:val="00AF5779"/>
    <w:rsid w:val="00AF5A85"/>
    <w:rsid w:val="00AF5AB1"/>
    <w:rsid w:val="00AF5C26"/>
    <w:rsid w:val="00AF5F78"/>
    <w:rsid w:val="00AF6040"/>
    <w:rsid w:val="00AF61A6"/>
    <w:rsid w:val="00AF63A9"/>
    <w:rsid w:val="00AF6591"/>
    <w:rsid w:val="00AF66F1"/>
    <w:rsid w:val="00AF6A02"/>
    <w:rsid w:val="00AF6A76"/>
    <w:rsid w:val="00AF6B1B"/>
    <w:rsid w:val="00AF6C87"/>
    <w:rsid w:val="00AF6DC3"/>
    <w:rsid w:val="00AF70AC"/>
    <w:rsid w:val="00AF717C"/>
    <w:rsid w:val="00AF72A9"/>
    <w:rsid w:val="00AF7363"/>
    <w:rsid w:val="00AF738A"/>
    <w:rsid w:val="00AF7465"/>
    <w:rsid w:val="00AF74BB"/>
    <w:rsid w:val="00AF75D8"/>
    <w:rsid w:val="00AF798F"/>
    <w:rsid w:val="00AF7AD9"/>
    <w:rsid w:val="00AF7B72"/>
    <w:rsid w:val="00AF7BB7"/>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72A"/>
    <w:rsid w:val="00B019E5"/>
    <w:rsid w:val="00B01BFB"/>
    <w:rsid w:val="00B01C07"/>
    <w:rsid w:val="00B01CC2"/>
    <w:rsid w:val="00B01F0D"/>
    <w:rsid w:val="00B02014"/>
    <w:rsid w:val="00B02094"/>
    <w:rsid w:val="00B020C9"/>
    <w:rsid w:val="00B020D3"/>
    <w:rsid w:val="00B020FE"/>
    <w:rsid w:val="00B0226D"/>
    <w:rsid w:val="00B0227A"/>
    <w:rsid w:val="00B023FC"/>
    <w:rsid w:val="00B0250A"/>
    <w:rsid w:val="00B02610"/>
    <w:rsid w:val="00B0264C"/>
    <w:rsid w:val="00B026DE"/>
    <w:rsid w:val="00B0274C"/>
    <w:rsid w:val="00B029F9"/>
    <w:rsid w:val="00B02A3D"/>
    <w:rsid w:val="00B02A4C"/>
    <w:rsid w:val="00B02AD0"/>
    <w:rsid w:val="00B03101"/>
    <w:rsid w:val="00B032F8"/>
    <w:rsid w:val="00B03347"/>
    <w:rsid w:val="00B035F0"/>
    <w:rsid w:val="00B039CE"/>
    <w:rsid w:val="00B03BB8"/>
    <w:rsid w:val="00B03D26"/>
    <w:rsid w:val="00B03EFB"/>
    <w:rsid w:val="00B0409A"/>
    <w:rsid w:val="00B0412B"/>
    <w:rsid w:val="00B049C5"/>
    <w:rsid w:val="00B04AD7"/>
    <w:rsid w:val="00B04ADD"/>
    <w:rsid w:val="00B04D36"/>
    <w:rsid w:val="00B04E0E"/>
    <w:rsid w:val="00B04F11"/>
    <w:rsid w:val="00B05012"/>
    <w:rsid w:val="00B0504B"/>
    <w:rsid w:val="00B0540A"/>
    <w:rsid w:val="00B0548B"/>
    <w:rsid w:val="00B0561A"/>
    <w:rsid w:val="00B05688"/>
    <w:rsid w:val="00B056CF"/>
    <w:rsid w:val="00B0588E"/>
    <w:rsid w:val="00B05FC9"/>
    <w:rsid w:val="00B06277"/>
    <w:rsid w:val="00B06300"/>
    <w:rsid w:val="00B066BC"/>
    <w:rsid w:val="00B066FE"/>
    <w:rsid w:val="00B06721"/>
    <w:rsid w:val="00B06771"/>
    <w:rsid w:val="00B06A05"/>
    <w:rsid w:val="00B06B29"/>
    <w:rsid w:val="00B06C77"/>
    <w:rsid w:val="00B06FF3"/>
    <w:rsid w:val="00B07117"/>
    <w:rsid w:val="00B07159"/>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E1F"/>
    <w:rsid w:val="00B100C7"/>
    <w:rsid w:val="00B10103"/>
    <w:rsid w:val="00B1042C"/>
    <w:rsid w:val="00B10580"/>
    <w:rsid w:val="00B10615"/>
    <w:rsid w:val="00B108ED"/>
    <w:rsid w:val="00B10931"/>
    <w:rsid w:val="00B1093D"/>
    <w:rsid w:val="00B10A8A"/>
    <w:rsid w:val="00B10BE8"/>
    <w:rsid w:val="00B10D12"/>
    <w:rsid w:val="00B10D69"/>
    <w:rsid w:val="00B10DF3"/>
    <w:rsid w:val="00B10FA8"/>
    <w:rsid w:val="00B110F0"/>
    <w:rsid w:val="00B1125F"/>
    <w:rsid w:val="00B1150A"/>
    <w:rsid w:val="00B1167A"/>
    <w:rsid w:val="00B11702"/>
    <w:rsid w:val="00B11812"/>
    <w:rsid w:val="00B1181B"/>
    <w:rsid w:val="00B11882"/>
    <w:rsid w:val="00B11897"/>
    <w:rsid w:val="00B118F5"/>
    <w:rsid w:val="00B11D99"/>
    <w:rsid w:val="00B11E29"/>
    <w:rsid w:val="00B11E38"/>
    <w:rsid w:val="00B11F68"/>
    <w:rsid w:val="00B12445"/>
    <w:rsid w:val="00B12603"/>
    <w:rsid w:val="00B12805"/>
    <w:rsid w:val="00B12921"/>
    <w:rsid w:val="00B12A8C"/>
    <w:rsid w:val="00B12D2A"/>
    <w:rsid w:val="00B12E9D"/>
    <w:rsid w:val="00B12EAE"/>
    <w:rsid w:val="00B12F34"/>
    <w:rsid w:val="00B12FD8"/>
    <w:rsid w:val="00B13003"/>
    <w:rsid w:val="00B1310F"/>
    <w:rsid w:val="00B137BE"/>
    <w:rsid w:val="00B13829"/>
    <w:rsid w:val="00B13998"/>
    <w:rsid w:val="00B13B18"/>
    <w:rsid w:val="00B13C3E"/>
    <w:rsid w:val="00B13D52"/>
    <w:rsid w:val="00B13F1F"/>
    <w:rsid w:val="00B14251"/>
    <w:rsid w:val="00B147CC"/>
    <w:rsid w:val="00B14AC2"/>
    <w:rsid w:val="00B14B47"/>
    <w:rsid w:val="00B14CF3"/>
    <w:rsid w:val="00B14EED"/>
    <w:rsid w:val="00B150D2"/>
    <w:rsid w:val="00B15141"/>
    <w:rsid w:val="00B151C6"/>
    <w:rsid w:val="00B1521D"/>
    <w:rsid w:val="00B155A0"/>
    <w:rsid w:val="00B156C6"/>
    <w:rsid w:val="00B15724"/>
    <w:rsid w:val="00B15B44"/>
    <w:rsid w:val="00B15CCE"/>
    <w:rsid w:val="00B15F1F"/>
    <w:rsid w:val="00B15FA9"/>
    <w:rsid w:val="00B15FF4"/>
    <w:rsid w:val="00B16254"/>
    <w:rsid w:val="00B16342"/>
    <w:rsid w:val="00B16815"/>
    <w:rsid w:val="00B16957"/>
    <w:rsid w:val="00B16B5F"/>
    <w:rsid w:val="00B16CE4"/>
    <w:rsid w:val="00B16D06"/>
    <w:rsid w:val="00B16D08"/>
    <w:rsid w:val="00B1708D"/>
    <w:rsid w:val="00B17241"/>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AB"/>
    <w:rsid w:val="00B21EE8"/>
    <w:rsid w:val="00B21FCF"/>
    <w:rsid w:val="00B220CD"/>
    <w:rsid w:val="00B22472"/>
    <w:rsid w:val="00B2275B"/>
    <w:rsid w:val="00B22817"/>
    <w:rsid w:val="00B22852"/>
    <w:rsid w:val="00B22949"/>
    <w:rsid w:val="00B229C3"/>
    <w:rsid w:val="00B229DA"/>
    <w:rsid w:val="00B22C01"/>
    <w:rsid w:val="00B22D08"/>
    <w:rsid w:val="00B22E9E"/>
    <w:rsid w:val="00B22EB5"/>
    <w:rsid w:val="00B22EDB"/>
    <w:rsid w:val="00B22EF9"/>
    <w:rsid w:val="00B2308E"/>
    <w:rsid w:val="00B232CB"/>
    <w:rsid w:val="00B23380"/>
    <w:rsid w:val="00B233A9"/>
    <w:rsid w:val="00B23720"/>
    <w:rsid w:val="00B237E7"/>
    <w:rsid w:val="00B237F4"/>
    <w:rsid w:val="00B2394F"/>
    <w:rsid w:val="00B2395E"/>
    <w:rsid w:val="00B239CC"/>
    <w:rsid w:val="00B23C57"/>
    <w:rsid w:val="00B23D20"/>
    <w:rsid w:val="00B23E2E"/>
    <w:rsid w:val="00B23E8C"/>
    <w:rsid w:val="00B23EFF"/>
    <w:rsid w:val="00B23F25"/>
    <w:rsid w:val="00B240B0"/>
    <w:rsid w:val="00B240C9"/>
    <w:rsid w:val="00B240E1"/>
    <w:rsid w:val="00B243F5"/>
    <w:rsid w:val="00B243FF"/>
    <w:rsid w:val="00B245E3"/>
    <w:rsid w:val="00B2468E"/>
    <w:rsid w:val="00B24800"/>
    <w:rsid w:val="00B24945"/>
    <w:rsid w:val="00B2494D"/>
    <w:rsid w:val="00B24C48"/>
    <w:rsid w:val="00B24F49"/>
    <w:rsid w:val="00B24FB9"/>
    <w:rsid w:val="00B253F0"/>
    <w:rsid w:val="00B25532"/>
    <w:rsid w:val="00B25585"/>
    <w:rsid w:val="00B2564D"/>
    <w:rsid w:val="00B25666"/>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184"/>
    <w:rsid w:val="00B2727F"/>
    <w:rsid w:val="00B273AE"/>
    <w:rsid w:val="00B2751E"/>
    <w:rsid w:val="00B2754A"/>
    <w:rsid w:val="00B2757B"/>
    <w:rsid w:val="00B27652"/>
    <w:rsid w:val="00B278E0"/>
    <w:rsid w:val="00B27A19"/>
    <w:rsid w:val="00B27D54"/>
    <w:rsid w:val="00B27DD3"/>
    <w:rsid w:val="00B27F27"/>
    <w:rsid w:val="00B30108"/>
    <w:rsid w:val="00B3039C"/>
    <w:rsid w:val="00B303B3"/>
    <w:rsid w:val="00B3045F"/>
    <w:rsid w:val="00B304FE"/>
    <w:rsid w:val="00B3072B"/>
    <w:rsid w:val="00B3098B"/>
    <w:rsid w:val="00B30D0C"/>
    <w:rsid w:val="00B30F45"/>
    <w:rsid w:val="00B3109A"/>
    <w:rsid w:val="00B31320"/>
    <w:rsid w:val="00B313E9"/>
    <w:rsid w:val="00B316E7"/>
    <w:rsid w:val="00B317E3"/>
    <w:rsid w:val="00B317EB"/>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BD0"/>
    <w:rsid w:val="00B32DB0"/>
    <w:rsid w:val="00B32F7F"/>
    <w:rsid w:val="00B33038"/>
    <w:rsid w:val="00B33126"/>
    <w:rsid w:val="00B33193"/>
    <w:rsid w:val="00B3340C"/>
    <w:rsid w:val="00B334E1"/>
    <w:rsid w:val="00B33607"/>
    <w:rsid w:val="00B33637"/>
    <w:rsid w:val="00B337C2"/>
    <w:rsid w:val="00B338CE"/>
    <w:rsid w:val="00B3396B"/>
    <w:rsid w:val="00B33A25"/>
    <w:rsid w:val="00B33DD2"/>
    <w:rsid w:val="00B33F7C"/>
    <w:rsid w:val="00B33FD5"/>
    <w:rsid w:val="00B33FE7"/>
    <w:rsid w:val="00B34209"/>
    <w:rsid w:val="00B34307"/>
    <w:rsid w:val="00B34390"/>
    <w:rsid w:val="00B3442C"/>
    <w:rsid w:val="00B3468B"/>
    <w:rsid w:val="00B34D44"/>
    <w:rsid w:val="00B35208"/>
    <w:rsid w:val="00B3537B"/>
    <w:rsid w:val="00B3539A"/>
    <w:rsid w:val="00B35745"/>
    <w:rsid w:val="00B35785"/>
    <w:rsid w:val="00B35899"/>
    <w:rsid w:val="00B359F1"/>
    <w:rsid w:val="00B35C43"/>
    <w:rsid w:val="00B35CB3"/>
    <w:rsid w:val="00B35F8E"/>
    <w:rsid w:val="00B35FF0"/>
    <w:rsid w:val="00B3638E"/>
    <w:rsid w:val="00B3652E"/>
    <w:rsid w:val="00B3669B"/>
    <w:rsid w:val="00B3689B"/>
    <w:rsid w:val="00B368FA"/>
    <w:rsid w:val="00B36D86"/>
    <w:rsid w:val="00B36DCE"/>
    <w:rsid w:val="00B36E9B"/>
    <w:rsid w:val="00B37188"/>
    <w:rsid w:val="00B377C1"/>
    <w:rsid w:val="00B3796B"/>
    <w:rsid w:val="00B37B1F"/>
    <w:rsid w:val="00B37B8B"/>
    <w:rsid w:val="00B37B9F"/>
    <w:rsid w:val="00B37C11"/>
    <w:rsid w:val="00B37CB7"/>
    <w:rsid w:val="00B37EA4"/>
    <w:rsid w:val="00B37FFB"/>
    <w:rsid w:val="00B4003E"/>
    <w:rsid w:val="00B40079"/>
    <w:rsid w:val="00B40081"/>
    <w:rsid w:val="00B400E0"/>
    <w:rsid w:val="00B401FB"/>
    <w:rsid w:val="00B4025F"/>
    <w:rsid w:val="00B40292"/>
    <w:rsid w:val="00B406B2"/>
    <w:rsid w:val="00B40B28"/>
    <w:rsid w:val="00B40B80"/>
    <w:rsid w:val="00B40CC3"/>
    <w:rsid w:val="00B40CF7"/>
    <w:rsid w:val="00B40D2E"/>
    <w:rsid w:val="00B40D73"/>
    <w:rsid w:val="00B40DAB"/>
    <w:rsid w:val="00B4110D"/>
    <w:rsid w:val="00B411A3"/>
    <w:rsid w:val="00B412CB"/>
    <w:rsid w:val="00B413E3"/>
    <w:rsid w:val="00B41494"/>
    <w:rsid w:val="00B416B7"/>
    <w:rsid w:val="00B416D8"/>
    <w:rsid w:val="00B41728"/>
    <w:rsid w:val="00B417CE"/>
    <w:rsid w:val="00B41B34"/>
    <w:rsid w:val="00B41BEB"/>
    <w:rsid w:val="00B41DA9"/>
    <w:rsid w:val="00B41ECA"/>
    <w:rsid w:val="00B42001"/>
    <w:rsid w:val="00B423B7"/>
    <w:rsid w:val="00B424DB"/>
    <w:rsid w:val="00B42879"/>
    <w:rsid w:val="00B42964"/>
    <w:rsid w:val="00B42A85"/>
    <w:rsid w:val="00B42BEA"/>
    <w:rsid w:val="00B42E7A"/>
    <w:rsid w:val="00B42F0C"/>
    <w:rsid w:val="00B43009"/>
    <w:rsid w:val="00B430D3"/>
    <w:rsid w:val="00B430F2"/>
    <w:rsid w:val="00B433A0"/>
    <w:rsid w:val="00B437BD"/>
    <w:rsid w:val="00B43985"/>
    <w:rsid w:val="00B439FA"/>
    <w:rsid w:val="00B43A72"/>
    <w:rsid w:val="00B43CA9"/>
    <w:rsid w:val="00B43CED"/>
    <w:rsid w:val="00B43D06"/>
    <w:rsid w:val="00B43D4D"/>
    <w:rsid w:val="00B43D5C"/>
    <w:rsid w:val="00B43FAC"/>
    <w:rsid w:val="00B440CF"/>
    <w:rsid w:val="00B4418B"/>
    <w:rsid w:val="00B443C5"/>
    <w:rsid w:val="00B4443C"/>
    <w:rsid w:val="00B44631"/>
    <w:rsid w:val="00B44638"/>
    <w:rsid w:val="00B446DF"/>
    <w:rsid w:val="00B4485B"/>
    <w:rsid w:val="00B4489C"/>
    <w:rsid w:val="00B44929"/>
    <w:rsid w:val="00B449DA"/>
    <w:rsid w:val="00B44A4C"/>
    <w:rsid w:val="00B44B53"/>
    <w:rsid w:val="00B44CA1"/>
    <w:rsid w:val="00B44CA3"/>
    <w:rsid w:val="00B44CDB"/>
    <w:rsid w:val="00B44ED2"/>
    <w:rsid w:val="00B44F26"/>
    <w:rsid w:val="00B45037"/>
    <w:rsid w:val="00B453AD"/>
    <w:rsid w:val="00B45578"/>
    <w:rsid w:val="00B45A61"/>
    <w:rsid w:val="00B45AC0"/>
    <w:rsid w:val="00B45C07"/>
    <w:rsid w:val="00B45C4D"/>
    <w:rsid w:val="00B45C7D"/>
    <w:rsid w:val="00B45E1C"/>
    <w:rsid w:val="00B45F18"/>
    <w:rsid w:val="00B45FF5"/>
    <w:rsid w:val="00B46296"/>
    <w:rsid w:val="00B464D6"/>
    <w:rsid w:val="00B46501"/>
    <w:rsid w:val="00B46542"/>
    <w:rsid w:val="00B468D6"/>
    <w:rsid w:val="00B46CAC"/>
    <w:rsid w:val="00B46F0D"/>
    <w:rsid w:val="00B46FEB"/>
    <w:rsid w:val="00B4724D"/>
    <w:rsid w:val="00B4731B"/>
    <w:rsid w:val="00B473FE"/>
    <w:rsid w:val="00B47479"/>
    <w:rsid w:val="00B47784"/>
    <w:rsid w:val="00B4783F"/>
    <w:rsid w:val="00B47858"/>
    <w:rsid w:val="00B47CA5"/>
    <w:rsid w:val="00B47CEF"/>
    <w:rsid w:val="00B47EEF"/>
    <w:rsid w:val="00B47EF2"/>
    <w:rsid w:val="00B47FCB"/>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379"/>
    <w:rsid w:val="00B51420"/>
    <w:rsid w:val="00B51526"/>
    <w:rsid w:val="00B517F1"/>
    <w:rsid w:val="00B51841"/>
    <w:rsid w:val="00B51A3C"/>
    <w:rsid w:val="00B51A40"/>
    <w:rsid w:val="00B51AD3"/>
    <w:rsid w:val="00B51ECC"/>
    <w:rsid w:val="00B51ED7"/>
    <w:rsid w:val="00B522DF"/>
    <w:rsid w:val="00B5238F"/>
    <w:rsid w:val="00B524B6"/>
    <w:rsid w:val="00B5258B"/>
    <w:rsid w:val="00B526DB"/>
    <w:rsid w:val="00B527E9"/>
    <w:rsid w:val="00B529A5"/>
    <w:rsid w:val="00B529D8"/>
    <w:rsid w:val="00B529F2"/>
    <w:rsid w:val="00B52B4F"/>
    <w:rsid w:val="00B52C70"/>
    <w:rsid w:val="00B52E09"/>
    <w:rsid w:val="00B52E1B"/>
    <w:rsid w:val="00B52EC8"/>
    <w:rsid w:val="00B531A0"/>
    <w:rsid w:val="00B53248"/>
    <w:rsid w:val="00B53280"/>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B10"/>
    <w:rsid w:val="00B55F3B"/>
    <w:rsid w:val="00B561BD"/>
    <w:rsid w:val="00B561C2"/>
    <w:rsid w:val="00B561D6"/>
    <w:rsid w:val="00B563C9"/>
    <w:rsid w:val="00B565BB"/>
    <w:rsid w:val="00B566E0"/>
    <w:rsid w:val="00B5685D"/>
    <w:rsid w:val="00B56B1F"/>
    <w:rsid w:val="00B56D38"/>
    <w:rsid w:val="00B56D76"/>
    <w:rsid w:val="00B56E91"/>
    <w:rsid w:val="00B56F22"/>
    <w:rsid w:val="00B56FFA"/>
    <w:rsid w:val="00B570A9"/>
    <w:rsid w:val="00B5725B"/>
    <w:rsid w:val="00B572C2"/>
    <w:rsid w:val="00B5747D"/>
    <w:rsid w:val="00B574B5"/>
    <w:rsid w:val="00B574BA"/>
    <w:rsid w:val="00B57625"/>
    <w:rsid w:val="00B5774C"/>
    <w:rsid w:val="00B57861"/>
    <w:rsid w:val="00B57B0F"/>
    <w:rsid w:val="00B57BEC"/>
    <w:rsid w:val="00B57C7A"/>
    <w:rsid w:val="00B57EC9"/>
    <w:rsid w:val="00B60206"/>
    <w:rsid w:val="00B60407"/>
    <w:rsid w:val="00B6059C"/>
    <w:rsid w:val="00B609F0"/>
    <w:rsid w:val="00B60C79"/>
    <w:rsid w:val="00B60E6E"/>
    <w:rsid w:val="00B60EBE"/>
    <w:rsid w:val="00B60EE9"/>
    <w:rsid w:val="00B610E0"/>
    <w:rsid w:val="00B6112D"/>
    <w:rsid w:val="00B6142F"/>
    <w:rsid w:val="00B6156C"/>
    <w:rsid w:val="00B615B0"/>
    <w:rsid w:val="00B615C2"/>
    <w:rsid w:val="00B61872"/>
    <w:rsid w:val="00B619AF"/>
    <w:rsid w:val="00B61B85"/>
    <w:rsid w:val="00B61CFF"/>
    <w:rsid w:val="00B61EF2"/>
    <w:rsid w:val="00B61F08"/>
    <w:rsid w:val="00B61F70"/>
    <w:rsid w:val="00B620F1"/>
    <w:rsid w:val="00B622E3"/>
    <w:rsid w:val="00B62333"/>
    <w:rsid w:val="00B6237B"/>
    <w:rsid w:val="00B62429"/>
    <w:rsid w:val="00B624EF"/>
    <w:rsid w:val="00B62894"/>
    <w:rsid w:val="00B62A18"/>
    <w:rsid w:val="00B62A8B"/>
    <w:rsid w:val="00B62DB1"/>
    <w:rsid w:val="00B62E49"/>
    <w:rsid w:val="00B62EC0"/>
    <w:rsid w:val="00B633AE"/>
    <w:rsid w:val="00B63435"/>
    <w:rsid w:val="00B6352F"/>
    <w:rsid w:val="00B635CD"/>
    <w:rsid w:val="00B6364A"/>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43E"/>
    <w:rsid w:val="00B65542"/>
    <w:rsid w:val="00B65725"/>
    <w:rsid w:val="00B6573E"/>
    <w:rsid w:val="00B65771"/>
    <w:rsid w:val="00B658AE"/>
    <w:rsid w:val="00B65C34"/>
    <w:rsid w:val="00B65CB1"/>
    <w:rsid w:val="00B65CF7"/>
    <w:rsid w:val="00B664EC"/>
    <w:rsid w:val="00B66725"/>
    <w:rsid w:val="00B667EC"/>
    <w:rsid w:val="00B66801"/>
    <w:rsid w:val="00B668B4"/>
    <w:rsid w:val="00B66962"/>
    <w:rsid w:val="00B6696A"/>
    <w:rsid w:val="00B66E99"/>
    <w:rsid w:val="00B66FFC"/>
    <w:rsid w:val="00B6717E"/>
    <w:rsid w:val="00B678F9"/>
    <w:rsid w:val="00B6796C"/>
    <w:rsid w:val="00B679E2"/>
    <w:rsid w:val="00B67B2B"/>
    <w:rsid w:val="00B67B51"/>
    <w:rsid w:val="00B67BE8"/>
    <w:rsid w:val="00B67DBA"/>
    <w:rsid w:val="00B67EA3"/>
    <w:rsid w:val="00B67ED1"/>
    <w:rsid w:val="00B67F84"/>
    <w:rsid w:val="00B7014D"/>
    <w:rsid w:val="00B7021B"/>
    <w:rsid w:val="00B70333"/>
    <w:rsid w:val="00B703F0"/>
    <w:rsid w:val="00B704C8"/>
    <w:rsid w:val="00B70570"/>
    <w:rsid w:val="00B70995"/>
    <w:rsid w:val="00B70A49"/>
    <w:rsid w:val="00B70EDB"/>
    <w:rsid w:val="00B71319"/>
    <w:rsid w:val="00B718C3"/>
    <w:rsid w:val="00B7194E"/>
    <w:rsid w:val="00B71A5D"/>
    <w:rsid w:val="00B71C0F"/>
    <w:rsid w:val="00B71D35"/>
    <w:rsid w:val="00B71D41"/>
    <w:rsid w:val="00B71EE6"/>
    <w:rsid w:val="00B71FBB"/>
    <w:rsid w:val="00B71FCF"/>
    <w:rsid w:val="00B72523"/>
    <w:rsid w:val="00B72607"/>
    <w:rsid w:val="00B72659"/>
    <w:rsid w:val="00B72684"/>
    <w:rsid w:val="00B7273B"/>
    <w:rsid w:val="00B7275B"/>
    <w:rsid w:val="00B727B8"/>
    <w:rsid w:val="00B72941"/>
    <w:rsid w:val="00B72BD1"/>
    <w:rsid w:val="00B72D6C"/>
    <w:rsid w:val="00B7329C"/>
    <w:rsid w:val="00B732CF"/>
    <w:rsid w:val="00B73453"/>
    <w:rsid w:val="00B73493"/>
    <w:rsid w:val="00B7359C"/>
    <w:rsid w:val="00B7366C"/>
    <w:rsid w:val="00B737C7"/>
    <w:rsid w:val="00B738DC"/>
    <w:rsid w:val="00B73B5A"/>
    <w:rsid w:val="00B73E00"/>
    <w:rsid w:val="00B73E31"/>
    <w:rsid w:val="00B7404B"/>
    <w:rsid w:val="00B741C8"/>
    <w:rsid w:val="00B74364"/>
    <w:rsid w:val="00B74509"/>
    <w:rsid w:val="00B7476F"/>
    <w:rsid w:val="00B74968"/>
    <w:rsid w:val="00B74A0D"/>
    <w:rsid w:val="00B74C00"/>
    <w:rsid w:val="00B74DF2"/>
    <w:rsid w:val="00B74EC0"/>
    <w:rsid w:val="00B75226"/>
    <w:rsid w:val="00B753F9"/>
    <w:rsid w:val="00B75542"/>
    <w:rsid w:val="00B75553"/>
    <w:rsid w:val="00B75667"/>
    <w:rsid w:val="00B75863"/>
    <w:rsid w:val="00B7586E"/>
    <w:rsid w:val="00B758BA"/>
    <w:rsid w:val="00B75940"/>
    <w:rsid w:val="00B75A5C"/>
    <w:rsid w:val="00B75C90"/>
    <w:rsid w:val="00B7600F"/>
    <w:rsid w:val="00B7617F"/>
    <w:rsid w:val="00B761E2"/>
    <w:rsid w:val="00B762BA"/>
    <w:rsid w:val="00B7646F"/>
    <w:rsid w:val="00B769F3"/>
    <w:rsid w:val="00B76D29"/>
    <w:rsid w:val="00B76E0B"/>
    <w:rsid w:val="00B77062"/>
    <w:rsid w:val="00B7709F"/>
    <w:rsid w:val="00B770A1"/>
    <w:rsid w:val="00B77104"/>
    <w:rsid w:val="00B77228"/>
    <w:rsid w:val="00B772FB"/>
    <w:rsid w:val="00B7733F"/>
    <w:rsid w:val="00B7735D"/>
    <w:rsid w:val="00B774CC"/>
    <w:rsid w:val="00B774D4"/>
    <w:rsid w:val="00B775CF"/>
    <w:rsid w:val="00B775D4"/>
    <w:rsid w:val="00B77605"/>
    <w:rsid w:val="00B77828"/>
    <w:rsid w:val="00B77A51"/>
    <w:rsid w:val="00B77B57"/>
    <w:rsid w:val="00B77D68"/>
    <w:rsid w:val="00B77D8A"/>
    <w:rsid w:val="00B800EF"/>
    <w:rsid w:val="00B8033F"/>
    <w:rsid w:val="00B803BB"/>
    <w:rsid w:val="00B8053A"/>
    <w:rsid w:val="00B805D4"/>
    <w:rsid w:val="00B80606"/>
    <w:rsid w:val="00B80627"/>
    <w:rsid w:val="00B80795"/>
    <w:rsid w:val="00B80861"/>
    <w:rsid w:val="00B8086B"/>
    <w:rsid w:val="00B80996"/>
    <w:rsid w:val="00B809FC"/>
    <w:rsid w:val="00B80D28"/>
    <w:rsid w:val="00B80EBE"/>
    <w:rsid w:val="00B80F5B"/>
    <w:rsid w:val="00B81316"/>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2E2"/>
    <w:rsid w:val="00B8255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BF9"/>
    <w:rsid w:val="00B83DAC"/>
    <w:rsid w:val="00B83DF6"/>
    <w:rsid w:val="00B84A94"/>
    <w:rsid w:val="00B84BE8"/>
    <w:rsid w:val="00B84DC5"/>
    <w:rsid w:val="00B84E28"/>
    <w:rsid w:val="00B85172"/>
    <w:rsid w:val="00B853C5"/>
    <w:rsid w:val="00B855A8"/>
    <w:rsid w:val="00B85837"/>
    <w:rsid w:val="00B85840"/>
    <w:rsid w:val="00B8585C"/>
    <w:rsid w:val="00B85C0D"/>
    <w:rsid w:val="00B85F67"/>
    <w:rsid w:val="00B85FEE"/>
    <w:rsid w:val="00B86367"/>
    <w:rsid w:val="00B86557"/>
    <w:rsid w:val="00B86696"/>
    <w:rsid w:val="00B86B09"/>
    <w:rsid w:val="00B86B4D"/>
    <w:rsid w:val="00B86D87"/>
    <w:rsid w:val="00B86DBB"/>
    <w:rsid w:val="00B86ED9"/>
    <w:rsid w:val="00B86FBF"/>
    <w:rsid w:val="00B87067"/>
    <w:rsid w:val="00B878B9"/>
    <w:rsid w:val="00B87A27"/>
    <w:rsid w:val="00B87C60"/>
    <w:rsid w:val="00B87E95"/>
    <w:rsid w:val="00B90165"/>
    <w:rsid w:val="00B902E2"/>
    <w:rsid w:val="00B90391"/>
    <w:rsid w:val="00B908C8"/>
    <w:rsid w:val="00B90960"/>
    <w:rsid w:val="00B90987"/>
    <w:rsid w:val="00B90A42"/>
    <w:rsid w:val="00B90AF6"/>
    <w:rsid w:val="00B91123"/>
    <w:rsid w:val="00B91240"/>
    <w:rsid w:val="00B91356"/>
    <w:rsid w:val="00B91842"/>
    <w:rsid w:val="00B91AC0"/>
    <w:rsid w:val="00B91E9D"/>
    <w:rsid w:val="00B920CC"/>
    <w:rsid w:val="00B92191"/>
    <w:rsid w:val="00B922C4"/>
    <w:rsid w:val="00B924B1"/>
    <w:rsid w:val="00B9253D"/>
    <w:rsid w:val="00B926E0"/>
    <w:rsid w:val="00B92936"/>
    <w:rsid w:val="00B92AD4"/>
    <w:rsid w:val="00B92BF1"/>
    <w:rsid w:val="00B92C30"/>
    <w:rsid w:val="00B92CEB"/>
    <w:rsid w:val="00B930AA"/>
    <w:rsid w:val="00B930EB"/>
    <w:rsid w:val="00B93168"/>
    <w:rsid w:val="00B93285"/>
    <w:rsid w:val="00B932E1"/>
    <w:rsid w:val="00B933CC"/>
    <w:rsid w:val="00B9346B"/>
    <w:rsid w:val="00B937B3"/>
    <w:rsid w:val="00B937E4"/>
    <w:rsid w:val="00B9391B"/>
    <w:rsid w:val="00B939E6"/>
    <w:rsid w:val="00B93BF6"/>
    <w:rsid w:val="00B93C36"/>
    <w:rsid w:val="00B93C38"/>
    <w:rsid w:val="00B94054"/>
    <w:rsid w:val="00B94113"/>
    <w:rsid w:val="00B94155"/>
    <w:rsid w:val="00B94253"/>
    <w:rsid w:val="00B9436E"/>
    <w:rsid w:val="00B94525"/>
    <w:rsid w:val="00B946E4"/>
    <w:rsid w:val="00B946E7"/>
    <w:rsid w:val="00B949E3"/>
    <w:rsid w:val="00B94A4A"/>
    <w:rsid w:val="00B950E8"/>
    <w:rsid w:val="00B95372"/>
    <w:rsid w:val="00B954FC"/>
    <w:rsid w:val="00B95574"/>
    <w:rsid w:val="00B9586C"/>
    <w:rsid w:val="00B95A04"/>
    <w:rsid w:val="00B95B06"/>
    <w:rsid w:val="00B95C49"/>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A2"/>
    <w:rsid w:val="00B9718B"/>
    <w:rsid w:val="00B972A5"/>
    <w:rsid w:val="00B9734A"/>
    <w:rsid w:val="00B97491"/>
    <w:rsid w:val="00B977E2"/>
    <w:rsid w:val="00B977E6"/>
    <w:rsid w:val="00B97CD5"/>
    <w:rsid w:val="00B97DEB"/>
    <w:rsid w:val="00BA0041"/>
    <w:rsid w:val="00BA016F"/>
    <w:rsid w:val="00BA0462"/>
    <w:rsid w:val="00BA067D"/>
    <w:rsid w:val="00BA067F"/>
    <w:rsid w:val="00BA07EB"/>
    <w:rsid w:val="00BA08D1"/>
    <w:rsid w:val="00BA0D74"/>
    <w:rsid w:val="00BA0EA9"/>
    <w:rsid w:val="00BA1017"/>
    <w:rsid w:val="00BA1342"/>
    <w:rsid w:val="00BA13D4"/>
    <w:rsid w:val="00BA13E0"/>
    <w:rsid w:val="00BA145F"/>
    <w:rsid w:val="00BA17C4"/>
    <w:rsid w:val="00BA2163"/>
    <w:rsid w:val="00BA2217"/>
    <w:rsid w:val="00BA24D9"/>
    <w:rsid w:val="00BA2520"/>
    <w:rsid w:val="00BA255B"/>
    <w:rsid w:val="00BA25E6"/>
    <w:rsid w:val="00BA270E"/>
    <w:rsid w:val="00BA2729"/>
    <w:rsid w:val="00BA283C"/>
    <w:rsid w:val="00BA2A88"/>
    <w:rsid w:val="00BA2AEB"/>
    <w:rsid w:val="00BA2B41"/>
    <w:rsid w:val="00BA2EC5"/>
    <w:rsid w:val="00BA3116"/>
    <w:rsid w:val="00BA3147"/>
    <w:rsid w:val="00BA33E7"/>
    <w:rsid w:val="00BA3500"/>
    <w:rsid w:val="00BA3594"/>
    <w:rsid w:val="00BA3603"/>
    <w:rsid w:val="00BA3621"/>
    <w:rsid w:val="00BA379B"/>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136"/>
    <w:rsid w:val="00BA54FB"/>
    <w:rsid w:val="00BA555B"/>
    <w:rsid w:val="00BA59CE"/>
    <w:rsid w:val="00BA5A24"/>
    <w:rsid w:val="00BA5C02"/>
    <w:rsid w:val="00BA5C97"/>
    <w:rsid w:val="00BA5D45"/>
    <w:rsid w:val="00BA5EFB"/>
    <w:rsid w:val="00BA60F3"/>
    <w:rsid w:val="00BA62A6"/>
    <w:rsid w:val="00BA6430"/>
    <w:rsid w:val="00BA659A"/>
    <w:rsid w:val="00BA673C"/>
    <w:rsid w:val="00BA68C1"/>
    <w:rsid w:val="00BA69B2"/>
    <w:rsid w:val="00BA6A36"/>
    <w:rsid w:val="00BA6A73"/>
    <w:rsid w:val="00BA6D50"/>
    <w:rsid w:val="00BA6E96"/>
    <w:rsid w:val="00BA6FE6"/>
    <w:rsid w:val="00BA712E"/>
    <w:rsid w:val="00BA73B7"/>
    <w:rsid w:val="00BA7423"/>
    <w:rsid w:val="00BA74DD"/>
    <w:rsid w:val="00BA7688"/>
    <w:rsid w:val="00BA768D"/>
    <w:rsid w:val="00BA7A20"/>
    <w:rsid w:val="00BA7B1D"/>
    <w:rsid w:val="00BA7BD0"/>
    <w:rsid w:val="00BA7EB0"/>
    <w:rsid w:val="00BB008F"/>
    <w:rsid w:val="00BB0229"/>
    <w:rsid w:val="00BB04ED"/>
    <w:rsid w:val="00BB0528"/>
    <w:rsid w:val="00BB070E"/>
    <w:rsid w:val="00BB0716"/>
    <w:rsid w:val="00BB07FE"/>
    <w:rsid w:val="00BB0832"/>
    <w:rsid w:val="00BB0859"/>
    <w:rsid w:val="00BB0D75"/>
    <w:rsid w:val="00BB0F60"/>
    <w:rsid w:val="00BB0FE4"/>
    <w:rsid w:val="00BB1286"/>
    <w:rsid w:val="00BB1483"/>
    <w:rsid w:val="00BB14E2"/>
    <w:rsid w:val="00BB1598"/>
    <w:rsid w:val="00BB1924"/>
    <w:rsid w:val="00BB1C4F"/>
    <w:rsid w:val="00BB1EB8"/>
    <w:rsid w:val="00BB20E7"/>
    <w:rsid w:val="00BB225D"/>
    <w:rsid w:val="00BB26DD"/>
    <w:rsid w:val="00BB277B"/>
    <w:rsid w:val="00BB2835"/>
    <w:rsid w:val="00BB297F"/>
    <w:rsid w:val="00BB2A9D"/>
    <w:rsid w:val="00BB2D30"/>
    <w:rsid w:val="00BB3102"/>
    <w:rsid w:val="00BB3135"/>
    <w:rsid w:val="00BB314B"/>
    <w:rsid w:val="00BB34D7"/>
    <w:rsid w:val="00BB365A"/>
    <w:rsid w:val="00BB37B0"/>
    <w:rsid w:val="00BB3902"/>
    <w:rsid w:val="00BB3B06"/>
    <w:rsid w:val="00BB3CA8"/>
    <w:rsid w:val="00BB3D91"/>
    <w:rsid w:val="00BB3F4C"/>
    <w:rsid w:val="00BB3FB3"/>
    <w:rsid w:val="00BB4048"/>
    <w:rsid w:val="00BB4507"/>
    <w:rsid w:val="00BB46DE"/>
    <w:rsid w:val="00BB4785"/>
    <w:rsid w:val="00BB498F"/>
    <w:rsid w:val="00BB4A42"/>
    <w:rsid w:val="00BB4C37"/>
    <w:rsid w:val="00BB4C3D"/>
    <w:rsid w:val="00BB4F91"/>
    <w:rsid w:val="00BB5075"/>
    <w:rsid w:val="00BB51B7"/>
    <w:rsid w:val="00BB5321"/>
    <w:rsid w:val="00BB53BC"/>
    <w:rsid w:val="00BB549C"/>
    <w:rsid w:val="00BB559D"/>
    <w:rsid w:val="00BB5691"/>
    <w:rsid w:val="00BB56F2"/>
    <w:rsid w:val="00BB57D9"/>
    <w:rsid w:val="00BB57E0"/>
    <w:rsid w:val="00BB5846"/>
    <w:rsid w:val="00BB5A15"/>
    <w:rsid w:val="00BB5D67"/>
    <w:rsid w:val="00BB5E3F"/>
    <w:rsid w:val="00BB61DC"/>
    <w:rsid w:val="00BB6258"/>
    <w:rsid w:val="00BB642E"/>
    <w:rsid w:val="00BB6431"/>
    <w:rsid w:val="00BB645D"/>
    <w:rsid w:val="00BB6472"/>
    <w:rsid w:val="00BB6AF0"/>
    <w:rsid w:val="00BB6BE2"/>
    <w:rsid w:val="00BB6CB6"/>
    <w:rsid w:val="00BB6DE8"/>
    <w:rsid w:val="00BB6F02"/>
    <w:rsid w:val="00BB71EC"/>
    <w:rsid w:val="00BB724B"/>
    <w:rsid w:val="00BB7408"/>
    <w:rsid w:val="00BB740F"/>
    <w:rsid w:val="00BB7651"/>
    <w:rsid w:val="00BB7B2C"/>
    <w:rsid w:val="00BB7C60"/>
    <w:rsid w:val="00BB7DB1"/>
    <w:rsid w:val="00BC00F5"/>
    <w:rsid w:val="00BC01AA"/>
    <w:rsid w:val="00BC01B6"/>
    <w:rsid w:val="00BC060E"/>
    <w:rsid w:val="00BC0637"/>
    <w:rsid w:val="00BC06E5"/>
    <w:rsid w:val="00BC076A"/>
    <w:rsid w:val="00BC0AE6"/>
    <w:rsid w:val="00BC0E9A"/>
    <w:rsid w:val="00BC11F5"/>
    <w:rsid w:val="00BC123E"/>
    <w:rsid w:val="00BC1248"/>
    <w:rsid w:val="00BC13EC"/>
    <w:rsid w:val="00BC169A"/>
    <w:rsid w:val="00BC16BF"/>
    <w:rsid w:val="00BC17A3"/>
    <w:rsid w:val="00BC1856"/>
    <w:rsid w:val="00BC1B4B"/>
    <w:rsid w:val="00BC1C1F"/>
    <w:rsid w:val="00BC1D76"/>
    <w:rsid w:val="00BC1EEB"/>
    <w:rsid w:val="00BC1F70"/>
    <w:rsid w:val="00BC201A"/>
    <w:rsid w:val="00BC2227"/>
    <w:rsid w:val="00BC23C0"/>
    <w:rsid w:val="00BC243F"/>
    <w:rsid w:val="00BC258D"/>
    <w:rsid w:val="00BC261C"/>
    <w:rsid w:val="00BC279A"/>
    <w:rsid w:val="00BC286F"/>
    <w:rsid w:val="00BC2BC7"/>
    <w:rsid w:val="00BC2F45"/>
    <w:rsid w:val="00BC32DF"/>
    <w:rsid w:val="00BC335A"/>
    <w:rsid w:val="00BC33B2"/>
    <w:rsid w:val="00BC33C5"/>
    <w:rsid w:val="00BC344E"/>
    <w:rsid w:val="00BC3463"/>
    <w:rsid w:val="00BC38B8"/>
    <w:rsid w:val="00BC38FC"/>
    <w:rsid w:val="00BC39A4"/>
    <w:rsid w:val="00BC3A75"/>
    <w:rsid w:val="00BC3B45"/>
    <w:rsid w:val="00BC3CF8"/>
    <w:rsid w:val="00BC3F33"/>
    <w:rsid w:val="00BC3F95"/>
    <w:rsid w:val="00BC40CE"/>
    <w:rsid w:val="00BC4267"/>
    <w:rsid w:val="00BC4636"/>
    <w:rsid w:val="00BC4701"/>
    <w:rsid w:val="00BC4827"/>
    <w:rsid w:val="00BC494F"/>
    <w:rsid w:val="00BC49BE"/>
    <w:rsid w:val="00BC4B9C"/>
    <w:rsid w:val="00BC4D3C"/>
    <w:rsid w:val="00BC4DD5"/>
    <w:rsid w:val="00BC4DE8"/>
    <w:rsid w:val="00BC5181"/>
    <w:rsid w:val="00BC5288"/>
    <w:rsid w:val="00BC5479"/>
    <w:rsid w:val="00BC5511"/>
    <w:rsid w:val="00BC56C1"/>
    <w:rsid w:val="00BC5BE8"/>
    <w:rsid w:val="00BC5CE2"/>
    <w:rsid w:val="00BC5F30"/>
    <w:rsid w:val="00BC6103"/>
    <w:rsid w:val="00BC642E"/>
    <w:rsid w:val="00BC65D6"/>
    <w:rsid w:val="00BC6669"/>
    <w:rsid w:val="00BC66F1"/>
    <w:rsid w:val="00BC6742"/>
    <w:rsid w:val="00BC6A07"/>
    <w:rsid w:val="00BC6A63"/>
    <w:rsid w:val="00BC6A9C"/>
    <w:rsid w:val="00BC6AD3"/>
    <w:rsid w:val="00BC6C12"/>
    <w:rsid w:val="00BC70CF"/>
    <w:rsid w:val="00BC70FB"/>
    <w:rsid w:val="00BC71C5"/>
    <w:rsid w:val="00BC729D"/>
    <w:rsid w:val="00BC74BC"/>
    <w:rsid w:val="00BC7541"/>
    <w:rsid w:val="00BC758A"/>
    <w:rsid w:val="00BC75A3"/>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7A3"/>
    <w:rsid w:val="00BD082C"/>
    <w:rsid w:val="00BD0C36"/>
    <w:rsid w:val="00BD0C9B"/>
    <w:rsid w:val="00BD0FC4"/>
    <w:rsid w:val="00BD0FEE"/>
    <w:rsid w:val="00BD1122"/>
    <w:rsid w:val="00BD11F2"/>
    <w:rsid w:val="00BD12F1"/>
    <w:rsid w:val="00BD13ED"/>
    <w:rsid w:val="00BD140B"/>
    <w:rsid w:val="00BD15C5"/>
    <w:rsid w:val="00BD15DC"/>
    <w:rsid w:val="00BD16D6"/>
    <w:rsid w:val="00BD1749"/>
    <w:rsid w:val="00BD1C6E"/>
    <w:rsid w:val="00BD1E6C"/>
    <w:rsid w:val="00BD210F"/>
    <w:rsid w:val="00BD21E3"/>
    <w:rsid w:val="00BD2248"/>
    <w:rsid w:val="00BD238C"/>
    <w:rsid w:val="00BD2444"/>
    <w:rsid w:val="00BD29C9"/>
    <w:rsid w:val="00BD2A08"/>
    <w:rsid w:val="00BD2A58"/>
    <w:rsid w:val="00BD2AD0"/>
    <w:rsid w:val="00BD2EAC"/>
    <w:rsid w:val="00BD2F55"/>
    <w:rsid w:val="00BD3272"/>
    <w:rsid w:val="00BD33D5"/>
    <w:rsid w:val="00BD3837"/>
    <w:rsid w:val="00BD385B"/>
    <w:rsid w:val="00BD3863"/>
    <w:rsid w:val="00BD386B"/>
    <w:rsid w:val="00BD3BCF"/>
    <w:rsid w:val="00BD3C44"/>
    <w:rsid w:val="00BD3C69"/>
    <w:rsid w:val="00BD3D7A"/>
    <w:rsid w:val="00BD3E88"/>
    <w:rsid w:val="00BD4062"/>
    <w:rsid w:val="00BD4355"/>
    <w:rsid w:val="00BD47E1"/>
    <w:rsid w:val="00BD4A64"/>
    <w:rsid w:val="00BD4A8A"/>
    <w:rsid w:val="00BD4B4E"/>
    <w:rsid w:val="00BD4B66"/>
    <w:rsid w:val="00BD4CE6"/>
    <w:rsid w:val="00BD4E83"/>
    <w:rsid w:val="00BD52FA"/>
    <w:rsid w:val="00BD55B5"/>
    <w:rsid w:val="00BD560A"/>
    <w:rsid w:val="00BD5642"/>
    <w:rsid w:val="00BD5686"/>
    <w:rsid w:val="00BD5A26"/>
    <w:rsid w:val="00BD5A74"/>
    <w:rsid w:val="00BD5B75"/>
    <w:rsid w:val="00BD5D4D"/>
    <w:rsid w:val="00BD5EFB"/>
    <w:rsid w:val="00BD5F20"/>
    <w:rsid w:val="00BD614C"/>
    <w:rsid w:val="00BD6185"/>
    <w:rsid w:val="00BD64B6"/>
    <w:rsid w:val="00BD6509"/>
    <w:rsid w:val="00BD65D2"/>
    <w:rsid w:val="00BD689C"/>
    <w:rsid w:val="00BD6909"/>
    <w:rsid w:val="00BD6A22"/>
    <w:rsid w:val="00BD6CB1"/>
    <w:rsid w:val="00BD6D75"/>
    <w:rsid w:val="00BD6E97"/>
    <w:rsid w:val="00BD7212"/>
    <w:rsid w:val="00BD727A"/>
    <w:rsid w:val="00BD753B"/>
    <w:rsid w:val="00BD76F4"/>
    <w:rsid w:val="00BD78B8"/>
    <w:rsid w:val="00BD799A"/>
    <w:rsid w:val="00BD7A82"/>
    <w:rsid w:val="00BD7C84"/>
    <w:rsid w:val="00BD7D7F"/>
    <w:rsid w:val="00BD7F39"/>
    <w:rsid w:val="00BD7F6C"/>
    <w:rsid w:val="00BD7F9E"/>
    <w:rsid w:val="00BE001D"/>
    <w:rsid w:val="00BE0127"/>
    <w:rsid w:val="00BE072F"/>
    <w:rsid w:val="00BE08DD"/>
    <w:rsid w:val="00BE0A97"/>
    <w:rsid w:val="00BE0B2B"/>
    <w:rsid w:val="00BE0BF7"/>
    <w:rsid w:val="00BE0C3B"/>
    <w:rsid w:val="00BE0C4C"/>
    <w:rsid w:val="00BE0C86"/>
    <w:rsid w:val="00BE0E19"/>
    <w:rsid w:val="00BE0EE6"/>
    <w:rsid w:val="00BE1010"/>
    <w:rsid w:val="00BE1143"/>
    <w:rsid w:val="00BE1385"/>
    <w:rsid w:val="00BE13B8"/>
    <w:rsid w:val="00BE13D2"/>
    <w:rsid w:val="00BE1634"/>
    <w:rsid w:val="00BE197A"/>
    <w:rsid w:val="00BE1A06"/>
    <w:rsid w:val="00BE1A1E"/>
    <w:rsid w:val="00BE1BF6"/>
    <w:rsid w:val="00BE1EBA"/>
    <w:rsid w:val="00BE2271"/>
    <w:rsid w:val="00BE2323"/>
    <w:rsid w:val="00BE25F1"/>
    <w:rsid w:val="00BE2A02"/>
    <w:rsid w:val="00BE2DD8"/>
    <w:rsid w:val="00BE2E99"/>
    <w:rsid w:val="00BE2EAB"/>
    <w:rsid w:val="00BE2EC4"/>
    <w:rsid w:val="00BE2ED6"/>
    <w:rsid w:val="00BE3434"/>
    <w:rsid w:val="00BE3851"/>
    <w:rsid w:val="00BE3AFA"/>
    <w:rsid w:val="00BE3B48"/>
    <w:rsid w:val="00BE3F52"/>
    <w:rsid w:val="00BE403F"/>
    <w:rsid w:val="00BE41BB"/>
    <w:rsid w:val="00BE4568"/>
    <w:rsid w:val="00BE4578"/>
    <w:rsid w:val="00BE45B4"/>
    <w:rsid w:val="00BE45C1"/>
    <w:rsid w:val="00BE4B43"/>
    <w:rsid w:val="00BE51C7"/>
    <w:rsid w:val="00BE536E"/>
    <w:rsid w:val="00BE5515"/>
    <w:rsid w:val="00BE5613"/>
    <w:rsid w:val="00BE5721"/>
    <w:rsid w:val="00BE57BE"/>
    <w:rsid w:val="00BE57ED"/>
    <w:rsid w:val="00BE5813"/>
    <w:rsid w:val="00BE58D6"/>
    <w:rsid w:val="00BE5C7E"/>
    <w:rsid w:val="00BE5D57"/>
    <w:rsid w:val="00BE5E42"/>
    <w:rsid w:val="00BE612C"/>
    <w:rsid w:val="00BE62B6"/>
    <w:rsid w:val="00BE65B3"/>
    <w:rsid w:val="00BE6685"/>
    <w:rsid w:val="00BE6753"/>
    <w:rsid w:val="00BE68B9"/>
    <w:rsid w:val="00BE6955"/>
    <w:rsid w:val="00BE6AFE"/>
    <w:rsid w:val="00BE6BE4"/>
    <w:rsid w:val="00BE6E1C"/>
    <w:rsid w:val="00BE6E85"/>
    <w:rsid w:val="00BE6F5A"/>
    <w:rsid w:val="00BE7265"/>
    <w:rsid w:val="00BE7682"/>
    <w:rsid w:val="00BE76B7"/>
    <w:rsid w:val="00BE77B6"/>
    <w:rsid w:val="00BE77BF"/>
    <w:rsid w:val="00BE786F"/>
    <w:rsid w:val="00BE7AC1"/>
    <w:rsid w:val="00BE7B09"/>
    <w:rsid w:val="00BE7B27"/>
    <w:rsid w:val="00BE7E10"/>
    <w:rsid w:val="00BE7EBC"/>
    <w:rsid w:val="00BF00DD"/>
    <w:rsid w:val="00BF02E6"/>
    <w:rsid w:val="00BF03C2"/>
    <w:rsid w:val="00BF05CB"/>
    <w:rsid w:val="00BF0647"/>
    <w:rsid w:val="00BF07CB"/>
    <w:rsid w:val="00BF0A66"/>
    <w:rsid w:val="00BF0F1C"/>
    <w:rsid w:val="00BF10D2"/>
    <w:rsid w:val="00BF10D6"/>
    <w:rsid w:val="00BF120B"/>
    <w:rsid w:val="00BF12BE"/>
    <w:rsid w:val="00BF1309"/>
    <w:rsid w:val="00BF14A1"/>
    <w:rsid w:val="00BF171F"/>
    <w:rsid w:val="00BF18B9"/>
    <w:rsid w:val="00BF18D8"/>
    <w:rsid w:val="00BF1B70"/>
    <w:rsid w:val="00BF1E3E"/>
    <w:rsid w:val="00BF2026"/>
    <w:rsid w:val="00BF2202"/>
    <w:rsid w:val="00BF220D"/>
    <w:rsid w:val="00BF2817"/>
    <w:rsid w:val="00BF2A91"/>
    <w:rsid w:val="00BF2B21"/>
    <w:rsid w:val="00BF2C65"/>
    <w:rsid w:val="00BF2E49"/>
    <w:rsid w:val="00BF2ED5"/>
    <w:rsid w:val="00BF30BA"/>
    <w:rsid w:val="00BF31CB"/>
    <w:rsid w:val="00BF344C"/>
    <w:rsid w:val="00BF35DD"/>
    <w:rsid w:val="00BF366D"/>
    <w:rsid w:val="00BF3835"/>
    <w:rsid w:val="00BF3847"/>
    <w:rsid w:val="00BF3AA8"/>
    <w:rsid w:val="00BF3AE6"/>
    <w:rsid w:val="00BF3C10"/>
    <w:rsid w:val="00BF3C37"/>
    <w:rsid w:val="00BF4089"/>
    <w:rsid w:val="00BF4231"/>
    <w:rsid w:val="00BF42F4"/>
    <w:rsid w:val="00BF432F"/>
    <w:rsid w:val="00BF45A0"/>
    <w:rsid w:val="00BF45F6"/>
    <w:rsid w:val="00BF46F1"/>
    <w:rsid w:val="00BF4796"/>
    <w:rsid w:val="00BF4923"/>
    <w:rsid w:val="00BF4B07"/>
    <w:rsid w:val="00BF4B56"/>
    <w:rsid w:val="00BF4B69"/>
    <w:rsid w:val="00BF4B9A"/>
    <w:rsid w:val="00BF4BC1"/>
    <w:rsid w:val="00BF4BF8"/>
    <w:rsid w:val="00BF4D0C"/>
    <w:rsid w:val="00BF4E60"/>
    <w:rsid w:val="00BF4EA0"/>
    <w:rsid w:val="00BF4F8A"/>
    <w:rsid w:val="00BF5296"/>
    <w:rsid w:val="00BF531E"/>
    <w:rsid w:val="00BF5350"/>
    <w:rsid w:val="00BF5406"/>
    <w:rsid w:val="00BF55D0"/>
    <w:rsid w:val="00BF55F8"/>
    <w:rsid w:val="00BF5623"/>
    <w:rsid w:val="00BF56A8"/>
    <w:rsid w:val="00BF598D"/>
    <w:rsid w:val="00BF5AB4"/>
    <w:rsid w:val="00BF5DE6"/>
    <w:rsid w:val="00BF5EA9"/>
    <w:rsid w:val="00BF5EFE"/>
    <w:rsid w:val="00BF5FB3"/>
    <w:rsid w:val="00BF60E3"/>
    <w:rsid w:val="00BF651E"/>
    <w:rsid w:val="00BF6597"/>
    <w:rsid w:val="00BF680E"/>
    <w:rsid w:val="00BF6907"/>
    <w:rsid w:val="00BF6923"/>
    <w:rsid w:val="00BF6CAA"/>
    <w:rsid w:val="00BF6DAE"/>
    <w:rsid w:val="00BF6FBF"/>
    <w:rsid w:val="00BF6FD3"/>
    <w:rsid w:val="00BF7064"/>
    <w:rsid w:val="00BF70A1"/>
    <w:rsid w:val="00BF70F8"/>
    <w:rsid w:val="00BF71E0"/>
    <w:rsid w:val="00BF7459"/>
    <w:rsid w:val="00BF7670"/>
    <w:rsid w:val="00BF76BE"/>
    <w:rsid w:val="00BF7746"/>
    <w:rsid w:val="00BF77F5"/>
    <w:rsid w:val="00BF781A"/>
    <w:rsid w:val="00BF78C7"/>
    <w:rsid w:val="00BF79AA"/>
    <w:rsid w:val="00BF7CDD"/>
    <w:rsid w:val="00BF7D43"/>
    <w:rsid w:val="00BF7D9A"/>
    <w:rsid w:val="00BF7E8F"/>
    <w:rsid w:val="00C007CA"/>
    <w:rsid w:val="00C00806"/>
    <w:rsid w:val="00C00C28"/>
    <w:rsid w:val="00C00E52"/>
    <w:rsid w:val="00C00F1A"/>
    <w:rsid w:val="00C00F1C"/>
    <w:rsid w:val="00C00FF3"/>
    <w:rsid w:val="00C0100D"/>
    <w:rsid w:val="00C010F5"/>
    <w:rsid w:val="00C015C0"/>
    <w:rsid w:val="00C01835"/>
    <w:rsid w:val="00C01C49"/>
    <w:rsid w:val="00C01DD8"/>
    <w:rsid w:val="00C01DFD"/>
    <w:rsid w:val="00C01F24"/>
    <w:rsid w:val="00C01F45"/>
    <w:rsid w:val="00C02192"/>
    <w:rsid w:val="00C02225"/>
    <w:rsid w:val="00C022F5"/>
    <w:rsid w:val="00C02608"/>
    <w:rsid w:val="00C0279C"/>
    <w:rsid w:val="00C028B8"/>
    <w:rsid w:val="00C02A39"/>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CDB"/>
    <w:rsid w:val="00C04D35"/>
    <w:rsid w:val="00C04DE2"/>
    <w:rsid w:val="00C04EB1"/>
    <w:rsid w:val="00C04ECE"/>
    <w:rsid w:val="00C05395"/>
    <w:rsid w:val="00C053F5"/>
    <w:rsid w:val="00C054F4"/>
    <w:rsid w:val="00C057E0"/>
    <w:rsid w:val="00C057E3"/>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880"/>
    <w:rsid w:val="00C06DBD"/>
    <w:rsid w:val="00C06F8C"/>
    <w:rsid w:val="00C072D5"/>
    <w:rsid w:val="00C07449"/>
    <w:rsid w:val="00C07510"/>
    <w:rsid w:val="00C0776C"/>
    <w:rsid w:val="00C07977"/>
    <w:rsid w:val="00C079A4"/>
    <w:rsid w:val="00C07A6C"/>
    <w:rsid w:val="00C07AE3"/>
    <w:rsid w:val="00C07AE4"/>
    <w:rsid w:val="00C07C5C"/>
    <w:rsid w:val="00C07D96"/>
    <w:rsid w:val="00C100EA"/>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1B2"/>
    <w:rsid w:val="00C12540"/>
    <w:rsid w:val="00C12582"/>
    <w:rsid w:val="00C12625"/>
    <w:rsid w:val="00C1267F"/>
    <w:rsid w:val="00C129E5"/>
    <w:rsid w:val="00C12AEC"/>
    <w:rsid w:val="00C12CD3"/>
    <w:rsid w:val="00C12EB5"/>
    <w:rsid w:val="00C1328A"/>
    <w:rsid w:val="00C13504"/>
    <w:rsid w:val="00C13550"/>
    <w:rsid w:val="00C13773"/>
    <w:rsid w:val="00C137BB"/>
    <w:rsid w:val="00C139D4"/>
    <w:rsid w:val="00C13BA6"/>
    <w:rsid w:val="00C13BCA"/>
    <w:rsid w:val="00C13C8A"/>
    <w:rsid w:val="00C13F22"/>
    <w:rsid w:val="00C13F51"/>
    <w:rsid w:val="00C13F8F"/>
    <w:rsid w:val="00C14056"/>
    <w:rsid w:val="00C14080"/>
    <w:rsid w:val="00C140FE"/>
    <w:rsid w:val="00C14115"/>
    <w:rsid w:val="00C14346"/>
    <w:rsid w:val="00C14691"/>
    <w:rsid w:val="00C1496F"/>
    <w:rsid w:val="00C14A8F"/>
    <w:rsid w:val="00C14ACC"/>
    <w:rsid w:val="00C14D57"/>
    <w:rsid w:val="00C14D69"/>
    <w:rsid w:val="00C14EF8"/>
    <w:rsid w:val="00C14F41"/>
    <w:rsid w:val="00C15034"/>
    <w:rsid w:val="00C15135"/>
    <w:rsid w:val="00C15442"/>
    <w:rsid w:val="00C157AA"/>
    <w:rsid w:val="00C1581E"/>
    <w:rsid w:val="00C15875"/>
    <w:rsid w:val="00C159ED"/>
    <w:rsid w:val="00C15B48"/>
    <w:rsid w:val="00C15B5B"/>
    <w:rsid w:val="00C15C20"/>
    <w:rsid w:val="00C15D68"/>
    <w:rsid w:val="00C15E42"/>
    <w:rsid w:val="00C16095"/>
    <w:rsid w:val="00C160C6"/>
    <w:rsid w:val="00C16257"/>
    <w:rsid w:val="00C16386"/>
    <w:rsid w:val="00C163EE"/>
    <w:rsid w:val="00C164BC"/>
    <w:rsid w:val="00C165C6"/>
    <w:rsid w:val="00C1662C"/>
    <w:rsid w:val="00C16813"/>
    <w:rsid w:val="00C16848"/>
    <w:rsid w:val="00C1690D"/>
    <w:rsid w:val="00C16ADB"/>
    <w:rsid w:val="00C16B16"/>
    <w:rsid w:val="00C16B49"/>
    <w:rsid w:val="00C16C4F"/>
    <w:rsid w:val="00C16CAD"/>
    <w:rsid w:val="00C16CF9"/>
    <w:rsid w:val="00C16E43"/>
    <w:rsid w:val="00C16E53"/>
    <w:rsid w:val="00C16FFE"/>
    <w:rsid w:val="00C17046"/>
    <w:rsid w:val="00C17099"/>
    <w:rsid w:val="00C170AD"/>
    <w:rsid w:val="00C170AE"/>
    <w:rsid w:val="00C173EB"/>
    <w:rsid w:val="00C17420"/>
    <w:rsid w:val="00C17542"/>
    <w:rsid w:val="00C17593"/>
    <w:rsid w:val="00C176A0"/>
    <w:rsid w:val="00C176B6"/>
    <w:rsid w:val="00C17869"/>
    <w:rsid w:val="00C179BB"/>
    <w:rsid w:val="00C17CEB"/>
    <w:rsid w:val="00C17D78"/>
    <w:rsid w:val="00C17D7E"/>
    <w:rsid w:val="00C17D89"/>
    <w:rsid w:val="00C17E6B"/>
    <w:rsid w:val="00C17EFE"/>
    <w:rsid w:val="00C17F24"/>
    <w:rsid w:val="00C17FF7"/>
    <w:rsid w:val="00C202D5"/>
    <w:rsid w:val="00C2040B"/>
    <w:rsid w:val="00C20578"/>
    <w:rsid w:val="00C2068D"/>
    <w:rsid w:val="00C206C4"/>
    <w:rsid w:val="00C206EC"/>
    <w:rsid w:val="00C20B91"/>
    <w:rsid w:val="00C20C11"/>
    <w:rsid w:val="00C20C2E"/>
    <w:rsid w:val="00C20DD5"/>
    <w:rsid w:val="00C20E6E"/>
    <w:rsid w:val="00C20EE6"/>
    <w:rsid w:val="00C20F2A"/>
    <w:rsid w:val="00C210CC"/>
    <w:rsid w:val="00C21436"/>
    <w:rsid w:val="00C2155B"/>
    <w:rsid w:val="00C215DD"/>
    <w:rsid w:val="00C21728"/>
    <w:rsid w:val="00C2179E"/>
    <w:rsid w:val="00C21821"/>
    <w:rsid w:val="00C21B35"/>
    <w:rsid w:val="00C21CEE"/>
    <w:rsid w:val="00C22038"/>
    <w:rsid w:val="00C22142"/>
    <w:rsid w:val="00C22242"/>
    <w:rsid w:val="00C2227F"/>
    <w:rsid w:val="00C223D4"/>
    <w:rsid w:val="00C224E7"/>
    <w:rsid w:val="00C2251B"/>
    <w:rsid w:val="00C22600"/>
    <w:rsid w:val="00C226B6"/>
    <w:rsid w:val="00C226CE"/>
    <w:rsid w:val="00C2272E"/>
    <w:rsid w:val="00C228C7"/>
    <w:rsid w:val="00C22BB4"/>
    <w:rsid w:val="00C22BF2"/>
    <w:rsid w:val="00C22C33"/>
    <w:rsid w:val="00C22FA0"/>
    <w:rsid w:val="00C23191"/>
    <w:rsid w:val="00C232DD"/>
    <w:rsid w:val="00C23500"/>
    <w:rsid w:val="00C238E8"/>
    <w:rsid w:val="00C23D8F"/>
    <w:rsid w:val="00C240A9"/>
    <w:rsid w:val="00C24124"/>
    <w:rsid w:val="00C241D0"/>
    <w:rsid w:val="00C2422C"/>
    <w:rsid w:val="00C2423A"/>
    <w:rsid w:val="00C242B5"/>
    <w:rsid w:val="00C244D8"/>
    <w:rsid w:val="00C24601"/>
    <w:rsid w:val="00C24789"/>
    <w:rsid w:val="00C24AA0"/>
    <w:rsid w:val="00C24BB1"/>
    <w:rsid w:val="00C24E18"/>
    <w:rsid w:val="00C24EE5"/>
    <w:rsid w:val="00C24F36"/>
    <w:rsid w:val="00C250B0"/>
    <w:rsid w:val="00C250CF"/>
    <w:rsid w:val="00C2524F"/>
    <w:rsid w:val="00C25319"/>
    <w:rsid w:val="00C2544D"/>
    <w:rsid w:val="00C254DE"/>
    <w:rsid w:val="00C25546"/>
    <w:rsid w:val="00C255B2"/>
    <w:rsid w:val="00C255E0"/>
    <w:rsid w:val="00C25803"/>
    <w:rsid w:val="00C2586E"/>
    <w:rsid w:val="00C25879"/>
    <w:rsid w:val="00C25BAB"/>
    <w:rsid w:val="00C25C00"/>
    <w:rsid w:val="00C25C26"/>
    <w:rsid w:val="00C25C46"/>
    <w:rsid w:val="00C25CD1"/>
    <w:rsid w:val="00C2624A"/>
    <w:rsid w:val="00C26290"/>
    <w:rsid w:val="00C26408"/>
    <w:rsid w:val="00C26417"/>
    <w:rsid w:val="00C264E2"/>
    <w:rsid w:val="00C26583"/>
    <w:rsid w:val="00C2664D"/>
    <w:rsid w:val="00C267F7"/>
    <w:rsid w:val="00C26832"/>
    <w:rsid w:val="00C26871"/>
    <w:rsid w:val="00C2695A"/>
    <w:rsid w:val="00C26C53"/>
    <w:rsid w:val="00C26DA0"/>
    <w:rsid w:val="00C26EB2"/>
    <w:rsid w:val="00C26FCC"/>
    <w:rsid w:val="00C27126"/>
    <w:rsid w:val="00C27156"/>
    <w:rsid w:val="00C274BE"/>
    <w:rsid w:val="00C275D9"/>
    <w:rsid w:val="00C27641"/>
    <w:rsid w:val="00C2769D"/>
    <w:rsid w:val="00C2783C"/>
    <w:rsid w:val="00C278B5"/>
    <w:rsid w:val="00C27964"/>
    <w:rsid w:val="00C27CD4"/>
    <w:rsid w:val="00C27DF2"/>
    <w:rsid w:val="00C27E49"/>
    <w:rsid w:val="00C27EBA"/>
    <w:rsid w:val="00C27FBA"/>
    <w:rsid w:val="00C27FC7"/>
    <w:rsid w:val="00C3039B"/>
    <w:rsid w:val="00C30439"/>
    <w:rsid w:val="00C30603"/>
    <w:rsid w:val="00C30615"/>
    <w:rsid w:val="00C306F0"/>
    <w:rsid w:val="00C3075F"/>
    <w:rsid w:val="00C307FA"/>
    <w:rsid w:val="00C3082E"/>
    <w:rsid w:val="00C3096D"/>
    <w:rsid w:val="00C30B19"/>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82"/>
    <w:rsid w:val="00C32CCE"/>
    <w:rsid w:val="00C32CF8"/>
    <w:rsid w:val="00C32EE2"/>
    <w:rsid w:val="00C32F4B"/>
    <w:rsid w:val="00C331B5"/>
    <w:rsid w:val="00C331B9"/>
    <w:rsid w:val="00C3345F"/>
    <w:rsid w:val="00C3376C"/>
    <w:rsid w:val="00C337EC"/>
    <w:rsid w:val="00C33961"/>
    <w:rsid w:val="00C339DE"/>
    <w:rsid w:val="00C339F6"/>
    <w:rsid w:val="00C33AA7"/>
    <w:rsid w:val="00C33DCE"/>
    <w:rsid w:val="00C340C9"/>
    <w:rsid w:val="00C340CA"/>
    <w:rsid w:val="00C34250"/>
    <w:rsid w:val="00C345F0"/>
    <w:rsid w:val="00C3463A"/>
    <w:rsid w:val="00C346BB"/>
    <w:rsid w:val="00C346C1"/>
    <w:rsid w:val="00C34707"/>
    <w:rsid w:val="00C34743"/>
    <w:rsid w:val="00C34AE6"/>
    <w:rsid w:val="00C34BDB"/>
    <w:rsid w:val="00C34C05"/>
    <w:rsid w:val="00C34C93"/>
    <w:rsid w:val="00C34D4B"/>
    <w:rsid w:val="00C34D91"/>
    <w:rsid w:val="00C34F16"/>
    <w:rsid w:val="00C35072"/>
    <w:rsid w:val="00C350EA"/>
    <w:rsid w:val="00C3528E"/>
    <w:rsid w:val="00C3539B"/>
    <w:rsid w:val="00C355C5"/>
    <w:rsid w:val="00C35657"/>
    <w:rsid w:val="00C3566B"/>
    <w:rsid w:val="00C359D9"/>
    <w:rsid w:val="00C35B23"/>
    <w:rsid w:val="00C35C34"/>
    <w:rsid w:val="00C35CAE"/>
    <w:rsid w:val="00C35CC8"/>
    <w:rsid w:val="00C35F6E"/>
    <w:rsid w:val="00C36050"/>
    <w:rsid w:val="00C36184"/>
    <w:rsid w:val="00C361B0"/>
    <w:rsid w:val="00C36362"/>
    <w:rsid w:val="00C363F1"/>
    <w:rsid w:val="00C365DB"/>
    <w:rsid w:val="00C36713"/>
    <w:rsid w:val="00C367B9"/>
    <w:rsid w:val="00C36A84"/>
    <w:rsid w:val="00C36D9E"/>
    <w:rsid w:val="00C36DAD"/>
    <w:rsid w:val="00C36E16"/>
    <w:rsid w:val="00C36F30"/>
    <w:rsid w:val="00C37033"/>
    <w:rsid w:val="00C37050"/>
    <w:rsid w:val="00C375D1"/>
    <w:rsid w:val="00C376C4"/>
    <w:rsid w:val="00C37756"/>
    <w:rsid w:val="00C378C5"/>
    <w:rsid w:val="00C378FC"/>
    <w:rsid w:val="00C37ABC"/>
    <w:rsid w:val="00C37B85"/>
    <w:rsid w:val="00C37C44"/>
    <w:rsid w:val="00C37CA6"/>
    <w:rsid w:val="00C37E8F"/>
    <w:rsid w:val="00C37F16"/>
    <w:rsid w:val="00C37F8D"/>
    <w:rsid w:val="00C4018E"/>
    <w:rsid w:val="00C404D5"/>
    <w:rsid w:val="00C408EC"/>
    <w:rsid w:val="00C40A7B"/>
    <w:rsid w:val="00C40B7D"/>
    <w:rsid w:val="00C40BC8"/>
    <w:rsid w:val="00C40CB7"/>
    <w:rsid w:val="00C40CD4"/>
    <w:rsid w:val="00C41052"/>
    <w:rsid w:val="00C41057"/>
    <w:rsid w:val="00C41194"/>
    <w:rsid w:val="00C411E2"/>
    <w:rsid w:val="00C41496"/>
    <w:rsid w:val="00C4154A"/>
    <w:rsid w:val="00C41570"/>
    <w:rsid w:val="00C41955"/>
    <w:rsid w:val="00C41B33"/>
    <w:rsid w:val="00C41D95"/>
    <w:rsid w:val="00C41E8D"/>
    <w:rsid w:val="00C41FD1"/>
    <w:rsid w:val="00C42130"/>
    <w:rsid w:val="00C4216F"/>
    <w:rsid w:val="00C424ED"/>
    <w:rsid w:val="00C42784"/>
    <w:rsid w:val="00C429E1"/>
    <w:rsid w:val="00C42D24"/>
    <w:rsid w:val="00C42DFE"/>
    <w:rsid w:val="00C42F18"/>
    <w:rsid w:val="00C43547"/>
    <w:rsid w:val="00C435F1"/>
    <w:rsid w:val="00C4388E"/>
    <w:rsid w:val="00C439F0"/>
    <w:rsid w:val="00C43B82"/>
    <w:rsid w:val="00C43CE7"/>
    <w:rsid w:val="00C43F70"/>
    <w:rsid w:val="00C44189"/>
    <w:rsid w:val="00C44349"/>
    <w:rsid w:val="00C443E2"/>
    <w:rsid w:val="00C445BA"/>
    <w:rsid w:val="00C446E2"/>
    <w:rsid w:val="00C44757"/>
    <w:rsid w:val="00C447D9"/>
    <w:rsid w:val="00C447FB"/>
    <w:rsid w:val="00C44975"/>
    <w:rsid w:val="00C44C28"/>
    <w:rsid w:val="00C44F96"/>
    <w:rsid w:val="00C44FF2"/>
    <w:rsid w:val="00C452E8"/>
    <w:rsid w:val="00C453BB"/>
    <w:rsid w:val="00C4540A"/>
    <w:rsid w:val="00C45422"/>
    <w:rsid w:val="00C455F6"/>
    <w:rsid w:val="00C4587D"/>
    <w:rsid w:val="00C45A20"/>
    <w:rsid w:val="00C45AD9"/>
    <w:rsid w:val="00C45AF5"/>
    <w:rsid w:val="00C45B2C"/>
    <w:rsid w:val="00C45C66"/>
    <w:rsid w:val="00C45CC2"/>
    <w:rsid w:val="00C45E23"/>
    <w:rsid w:val="00C46261"/>
    <w:rsid w:val="00C4648A"/>
    <w:rsid w:val="00C4652F"/>
    <w:rsid w:val="00C46553"/>
    <w:rsid w:val="00C466C7"/>
    <w:rsid w:val="00C46B84"/>
    <w:rsid w:val="00C46E11"/>
    <w:rsid w:val="00C470AA"/>
    <w:rsid w:val="00C471D3"/>
    <w:rsid w:val="00C47358"/>
    <w:rsid w:val="00C474CB"/>
    <w:rsid w:val="00C476BF"/>
    <w:rsid w:val="00C4771A"/>
    <w:rsid w:val="00C47AE8"/>
    <w:rsid w:val="00C47B93"/>
    <w:rsid w:val="00C47BDE"/>
    <w:rsid w:val="00C47D1F"/>
    <w:rsid w:val="00C47D4D"/>
    <w:rsid w:val="00C47EC4"/>
    <w:rsid w:val="00C47F86"/>
    <w:rsid w:val="00C501BE"/>
    <w:rsid w:val="00C506B5"/>
    <w:rsid w:val="00C506B7"/>
    <w:rsid w:val="00C508B7"/>
    <w:rsid w:val="00C509D3"/>
    <w:rsid w:val="00C50AA6"/>
    <w:rsid w:val="00C50C6F"/>
    <w:rsid w:val="00C511FD"/>
    <w:rsid w:val="00C51313"/>
    <w:rsid w:val="00C514DA"/>
    <w:rsid w:val="00C51675"/>
    <w:rsid w:val="00C51694"/>
    <w:rsid w:val="00C51696"/>
    <w:rsid w:val="00C516BF"/>
    <w:rsid w:val="00C518AE"/>
    <w:rsid w:val="00C5193F"/>
    <w:rsid w:val="00C51BFB"/>
    <w:rsid w:val="00C51D11"/>
    <w:rsid w:val="00C51D30"/>
    <w:rsid w:val="00C51F21"/>
    <w:rsid w:val="00C521CD"/>
    <w:rsid w:val="00C52265"/>
    <w:rsid w:val="00C5257E"/>
    <w:rsid w:val="00C52EFF"/>
    <w:rsid w:val="00C52F74"/>
    <w:rsid w:val="00C531B4"/>
    <w:rsid w:val="00C5326A"/>
    <w:rsid w:val="00C532F9"/>
    <w:rsid w:val="00C53330"/>
    <w:rsid w:val="00C53437"/>
    <w:rsid w:val="00C53564"/>
    <w:rsid w:val="00C53691"/>
    <w:rsid w:val="00C536DF"/>
    <w:rsid w:val="00C53703"/>
    <w:rsid w:val="00C53779"/>
    <w:rsid w:val="00C537D5"/>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E2A"/>
    <w:rsid w:val="00C54FFC"/>
    <w:rsid w:val="00C551ED"/>
    <w:rsid w:val="00C55530"/>
    <w:rsid w:val="00C55854"/>
    <w:rsid w:val="00C5589B"/>
    <w:rsid w:val="00C55A08"/>
    <w:rsid w:val="00C55A58"/>
    <w:rsid w:val="00C55BF4"/>
    <w:rsid w:val="00C55D68"/>
    <w:rsid w:val="00C55E23"/>
    <w:rsid w:val="00C5638E"/>
    <w:rsid w:val="00C5668B"/>
    <w:rsid w:val="00C56893"/>
    <w:rsid w:val="00C56918"/>
    <w:rsid w:val="00C56932"/>
    <w:rsid w:val="00C569CA"/>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BEE"/>
    <w:rsid w:val="00C60EC1"/>
    <w:rsid w:val="00C60F33"/>
    <w:rsid w:val="00C61170"/>
    <w:rsid w:val="00C613E1"/>
    <w:rsid w:val="00C6172A"/>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262"/>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6F9"/>
    <w:rsid w:val="00C667F6"/>
    <w:rsid w:val="00C6689C"/>
    <w:rsid w:val="00C6699E"/>
    <w:rsid w:val="00C66A93"/>
    <w:rsid w:val="00C66BBC"/>
    <w:rsid w:val="00C66C34"/>
    <w:rsid w:val="00C67189"/>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73A"/>
    <w:rsid w:val="00C72EA4"/>
    <w:rsid w:val="00C72EF5"/>
    <w:rsid w:val="00C731AF"/>
    <w:rsid w:val="00C7322E"/>
    <w:rsid w:val="00C7322F"/>
    <w:rsid w:val="00C733A1"/>
    <w:rsid w:val="00C733ED"/>
    <w:rsid w:val="00C7340E"/>
    <w:rsid w:val="00C7357D"/>
    <w:rsid w:val="00C73814"/>
    <w:rsid w:val="00C73911"/>
    <w:rsid w:val="00C73A7C"/>
    <w:rsid w:val="00C73BF6"/>
    <w:rsid w:val="00C73D12"/>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779"/>
    <w:rsid w:val="00C76875"/>
    <w:rsid w:val="00C76952"/>
    <w:rsid w:val="00C76A94"/>
    <w:rsid w:val="00C76B1D"/>
    <w:rsid w:val="00C77188"/>
    <w:rsid w:val="00C7731D"/>
    <w:rsid w:val="00C774FD"/>
    <w:rsid w:val="00C77728"/>
    <w:rsid w:val="00C77753"/>
    <w:rsid w:val="00C7775F"/>
    <w:rsid w:val="00C77780"/>
    <w:rsid w:val="00C7780F"/>
    <w:rsid w:val="00C7799E"/>
    <w:rsid w:val="00C77F89"/>
    <w:rsid w:val="00C80441"/>
    <w:rsid w:val="00C80547"/>
    <w:rsid w:val="00C8057F"/>
    <w:rsid w:val="00C80803"/>
    <w:rsid w:val="00C80D59"/>
    <w:rsid w:val="00C80DB5"/>
    <w:rsid w:val="00C81092"/>
    <w:rsid w:val="00C811AC"/>
    <w:rsid w:val="00C8121F"/>
    <w:rsid w:val="00C812C0"/>
    <w:rsid w:val="00C8152B"/>
    <w:rsid w:val="00C818A9"/>
    <w:rsid w:val="00C8198E"/>
    <w:rsid w:val="00C819EF"/>
    <w:rsid w:val="00C81B1D"/>
    <w:rsid w:val="00C81B30"/>
    <w:rsid w:val="00C81B55"/>
    <w:rsid w:val="00C81C89"/>
    <w:rsid w:val="00C81EDA"/>
    <w:rsid w:val="00C820FD"/>
    <w:rsid w:val="00C8220B"/>
    <w:rsid w:val="00C8227E"/>
    <w:rsid w:val="00C822AB"/>
    <w:rsid w:val="00C82387"/>
    <w:rsid w:val="00C823D0"/>
    <w:rsid w:val="00C825E0"/>
    <w:rsid w:val="00C82691"/>
    <w:rsid w:val="00C82793"/>
    <w:rsid w:val="00C829B4"/>
    <w:rsid w:val="00C829CC"/>
    <w:rsid w:val="00C82A39"/>
    <w:rsid w:val="00C82AC0"/>
    <w:rsid w:val="00C82B78"/>
    <w:rsid w:val="00C82F4B"/>
    <w:rsid w:val="00C83091"/>
    <w:rsid w:val="00C831FC"/>
    <w:rsid w:val="00C8351F"/>
    <w:rsid w:val="00C8395C"/>
    <w:rsid w:val="00C839FA"/>
    <w:rsid w:val="00C83B24"/>
    <w:rsid w:val="00C83C78"/>
    <w:rsid w:val="00C83D50"/>
    <w:rsid w:val="00C84054"/>
    <w:rsid w:val="00C84231"/>
    <w:rsid w:val="00C84265"/>
    <w:rsid w:val="00C843FB"/>
    <w:rsid w:val="00C84511"/>
    <w:rsid w:val="00C847B8"/>
    <w:rsid w:val="00C847C8"/>
    <w:rsid w:val="00C84823"/>
    <w:rsid w:val="00C848E9"/>
    <w:rsid w:val="00C84A83"/>
    <w:rsid w:val="00C84BAB"/>
    <w:rsid w:val="00C84D5A"/>
    <w:rsid w:val="00C85034"/>
    <w:rsid w:val="00C8533C"/>
    <w:rsid w:val="00C8534D"/>
    <w:rsid w:val="00C8547F"/>
    <w:rsid w:val="00C8548F"/>
    <w:rsid w:val="00C85855"/>
    <w:rsid w:val="00C85BF5"/>
    <w:rsid w:val="00C85CEF"/>
    <w:rsid w:val="00C85F12"/>
    <w:rsid w:val="00C86345"/>
    <w:rsid w:val="00C86379"/>
    <w:rsid w:val="00C864DB"/>
    <w:rsid w:val="00C8669B"/>
    <w:rsid w:val="00C86A6A"/>
    <w:rsid w:val="00C86B31"/>
    <w:rsid w:val="00C86D36"/>
    <w:rsid w:val="00C86F98"/>
    <w:rsid w:val="00C870B3"/>
    <w:rsid w:val="00C870BA"/>
    <w:rsid w:val="00C872A0"/>
    <w:rsid w:val="00C87300"/>
    <w:rsid w:val="00C8739A"/>
    <w:rsid w:val="00C873DF"/>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CC4"/>
    <w:rsid w:val="00C90E60"/>
    <w:rsid w:val="00C90F7A"/>
    <w:rsid w:val="00C911EF"/>
    <w:rsid w:val="00C913E6"/>
    <w:rsid w:val="00C91504"/>
    <w:rsid w:val="00C915FB"/>
    <w:rsid w:val="00C9168C"/>
    <w:rsid w:val="00C916BE"/>
    <w:rsid w:val="00C91CFB"/>
    <w:rsid w:val="00C91D25"/>
    <w:rsid w:val="00C91E42"/>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877"/>
    <w:rsid w:val="00C9394E"/>
    <w:rsid w:val="00C93A7E"/>
    <w:rsid w:val="00C93B76"/>
    <w:rsid w:val="00C93CDC"/>
    <w:rsid w:val="00C93D61"/>
    <w:rsid w:val="00C93E22"/>
    <w:rsid w:val="00C943AE"/>
    <w:rsid w:val="00C94462"/>
    <w:rsid w:val="00C945EC"/>
    <w:rsid w:val="00C947E8"/>
    <w:rsid w:val="00C94A5E"/>
    <w:rsid w:val="00C94B58"/>
    <w:rsid w:val="00C94BBA"/>
    <w:rsid w:val="00C94E45"/>
    <w:rsid w:val="00C951EE"/>
    <w:rsid w:val="00C9523D"/>
    <w:rsid w:val="00C952E4"/>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988"/>
    <w:rsid w:val="00C97AF1"/>
    <w:rsid w:val="00C97B32"/>
    <w:rsid w:val="00C97D05"/>
    <w:rsid w:val="00C97D32"/>
    <w:rsid w:val="00C97D77"/>
    <w:rsid w:val="00C97D7A"/>
    <w:rsid w:val="00CA0108"/>
    <w:rsid w:val="00CA0680"/>
    <w:rsid w:val="00CA0933"/>
    <w:rsid w:val="00CA09AA"/>
    <w:rsid w:val="00CA0A7D"/>
    <w:rsid w:val="00CA0CD3"/>
    <w:rsid w:val="00CA0FCC"/>
    <w:rsid w:val="00CA0FED"/>
    <w:rsid w:val="00CA114D"/>
    <w:rsid w:val="00CA1225"/>
    <w:rsid w:val="00CA14A8"/>
    <w:rsid w:val="00CA18D2"/>
    <w:rsid w:val="00CA212E"/>
    <w:rsid w:val="00CA255A"/>
    <w:rsid w:val="00CA2919"/>
    <w:rsid w:val="00CA2C56"/>
    <w:rsid w:val="00CA326D"/>
    <w:rsid w:val="00CA32E9"/>
    <w:rsid w:val="00CA3313"/>
    <w:rsid w:val="00CA35EC"/>
    <w:rsid w:val="00CA36F6"/>
    <w:rsid w:val="00CA397F"/>
    <w:rsid w:val="00CA3D3B"/>
    <w:rsid w:val="00CA3E51"/>
    <w:rsid w:val="00CA3EC1"/>
    <w:rsid w:val="00CA3EE7"/>
    <w:rsid w:val="00CA4221"/>
    <w:rsid w:val="00CA4391"/>
    <w:rsid w:val="00CA4556"/>
    <w:rsid w:val="00CA46ED"/>
    <w:rsid w:val="00CA475D"/>
    <w:rsid w:val="00CA48B9"/>
    <w:rsid w:val="00CA4961"/>
    <w:rsid w:val="00CA49C0"/>
    <w:rsid w:val="00CA4A24"/>
    <w:rsid w:val="00CA4A3F"/>
    <w:rsid w:val="00CA4C14"/>
    <w:rsid w:val="00CA4F58"/>
    <w:rsid w:val="00CA51A0"/>
    <w:rsid w:val="00CA51F0"/>
    <w:rsid w:val="00CA51F3"/>
    <w:rsid w:val="00CA54B2"/>
    <w:rsid w:val="00CA5547"/>
    <w:rsid w:val="00CA5842"/>
    <w:rsid w:val="00CA5914"/>
    <w:rsid w:val="00CA5BB4"/>
    <w:rsid w:val="00CA5DA3"/>
    <w:rsid w:val="00CA605E"/>
    <w:rsid w:val="00CA6164"/>
    <w:rsid w:val="00CA6187"/>
    <w:rsid w:val="00CA6601"/>
    <w:rsid w:val="00CA66DD"/>
    <w:rsid w:val="00CA66FF"/>
    <w:rsid w:val="00CA675F"/>
    <w:rsid w:val="00CA6953"/>
    <w:rsid w:val="00CA6BBC"/>
    <w:rsid w:val="00CA6BDF"/>
    <w:rsid w:val="00CA6D12"/>
    <w:rsid w:val="00CA6DEB"/>
    <w:rsid w:val="00CA73A5"/>
    <w:rsid w:val="00CA740A"/>
    <w:rsid w:val="00CA7422"/>
    <w:rsid w:val="00CA78E1"/>
    <w:rsid w:val="00CA79D6"/>
    <w:rsid w:val="00CA7C69"/>
    <w:rsid w:val="00CA7C79"/>
    <w:rsid w:val="00CB01BC"/>
    <w:rsid w:val="00CB03CF"/>
    <w:rsid w:val="00CB047F"/>
    <w:rsid w:val="00CB04F7"/>
    <w:rsid w:val="00CB058E"/>
    <w:rsid w:val="00CB0A9B"/>
    <w:rsid w:val="00CB0B5A"/>
    <w:rsid w:val="00CB0B77"/>
    <w:rsid w:val="00CB0CE5"/>
    <w:rsid w:val="00CB0ED1"/>
    <w:rsid w:val="00CB1174"/>
    <w:rsid w:val="00CB11BD"/>
    <w:rsid w:val="00CB12DC"/>
    <w:rsid w:val="00CB1368"/>
    <w:rsid w:val="00CB167F"/>
    <w:rsid w:val="00CB179C"/>
    <w:rsid w:val="00CB18E5"/>
    <w:rsid w:val="00CB1B94"/>
    <w:rsid w:val="00CB1C31"/>
    <w:rsid w:val="00CB1CD0"/>
    <w:rsid w:val="00CB1F2A"/>
    <w:rsid w:val="00CB1F82"/>
    <w:rsid w:val="00CB221F"/>
    <w:rsid w:val="00CB2335"/>
    <w:rsid w:val="00CB2426"/>
    <w:rsid w:val="00CB2595"/>
    <w:rsid w:val="00CB2601"/>
    <w:rsid w:val="00CB2745"/>
    <w:rsid w:val="00CB2791"/>
    <w:rsid w:val="00CB2818"/>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05"/>
    <w:rsid w:val="00CB3DA3"/>
    <w:rsid w:val="00CB3DE8"/>
    <w:rsid w:val="00CB3EC7"/>
    <w:rsid w:val="00CB41E7"/>
    <w:rsid w:val="00CB4275"/>
    <w:rsid w:val="00CB4278"/>
    <w:rsid w:val="00CB42C9"/>
    <w:rsid w:val="00CB480A"/>
    <w:rsid w:val="00CB4C12"/>
    <w:rsid w:val="00CB4C51"/>
    <w:rsid w:val="00CB4D8A"/>
    <w:rsid w:val="00CB4EF9"/>
    <w:rsid w:val="00CB4FA5"/>
    <w:rsid w:val="00CB5000"/>
    <w:rsid w:val="00CB5008"/>
    <w:rsid w:val="00CB5185"/>
    <w:rsid w:val="00CB5494"/>
    <w:rsid w:val="00CB55AC"/>
    <w:rsid w:val="00CB5825"/>
    <w:rsid w:val="00CB58AE"/>
    <w:rsid w:val="00CB58DD"/>
    <w:rsid w:val="00CB58F4"/>
    <w:rsid w:val="00CB5B89"/>
    <w:rsid w:val="00CB5C0A"/>
    <w:rsid w:val="00CB5C73"/>
    <w:rsid w:val="00CB5C81"/>
    <w:rsid w:val="00CB5D0B"/>
    <w:rsid w:val="00CB6060"/>
    <w:rsid w:val="00CB6069"/>
    <w:rsid w:val="00CB6130"/>
    <w:rsid w:val="00CB6343"/>
    <w:rsid w:val="00CB6517"/>
    <w:rsid w:val="00CB6520"/>
    <w:rsid w:val="00CB657A"/>
    <w:rsid w:val="00CB65DE"/>
    <w:rsid w:val="00CB673E"/>
    <w:rsid w:val="00CB68CD"/>
    <w:rsid w:val="00CB6C46"/>
    <w:rsid w:val="00CB6EEC"/>
    <w:rsid w:val="00CB71D0"/>
    <w:rsid w:val="00CB7240"/>
    <w:rsid w:val="00CB74D5"/>
    <w:rsid w:val="00CB7596"/>
    <w:rsid w:val="00CB7648"/>
    <w:rsid w:val="00CB79A4"/>
    <w:rsid w:val="00CB79F5"/>
    <w:rsid w:val="00CB7B6B"/>
    <w:rsid w:val="00CB7BFF"/>
    <w:rsid w:val="00CB7CA0"/>
    <w:rsid w:val="00CB7F06"/>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67"/>
    <w:rsid w:val="00CC1172"/>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5E7"/>
    <w:rsid w:val="00CC2633"/>
    <w:rsid w:val="00CC266E"/>
    <w:rsid w:val="00CC278A"/>
    <w:rsid w:val="00CC27F5"/>
    <w:rsid w:val="00CC2964"/>
    <w:rsid w:val="00CC2A30"/>
    <w:rsid w:val="00CC2A7D"/>
    <w:rsid w:val="00CC2D18"/>
    <w:rsid w:val="00CC2EFE"/>
    <w:rsid w:val="00CC32B0"/>
    <w:rsid w:val="00CC33ED"/>
    <w:rsid w:val="00CC34CB"/>
    <w:rsid w:val="00CC3574"/>
    <w:rsid w:val="00CC3586"/>
    <w:rsid w:val="00CC35AA"/>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9CF"/>
    <w:rsid w:val="00CC4B99"/>
    <w:rsid w:val="00CC4BDD"/>
    <w:rsid w:val="00CC4C56"/>
    <w:rsid w:val="00CC4C5E"/>
    <w:rsid w:val="00CC4CD7"/>
    <w:rsid w:val="00CC4F58"/>
    <w:rsid w:val="00CC4F66"/>
    <w:rsid w:val="00CC50CB"/>
    <w:rsid w:val="00CC50EB"/>
    <w:rsid w:val="00CC524B"/>
    <w:rsid w:val="00CC52D6"/>
    <w:rsid w:val="00CC5603"/>
    <w:rsid w:val="00CC57AE"/>
    <w:rsid w:val="00CC584A"/>
    <w:rsid w:val="00CC58E4"/>
    <w:rsid w:val="00CC59DC"/>
    <w:rsid w:val="00CC5B4B"/>
    <w:rsid w:val="00CC5B74"/>
    <w:rsid w:val="00CC5B90"/>
    <w:rsid w:val="00CC5BDE"/>
    <w:rsid w:val="00CC5C1D"/>
    <w:rsid w:val="00CC5D10"/>
    <w:rsid w:val="00CC606C"/>
    <w:rsid w:val="00CC620F"/>
    <w:rsid w:val="00CC6646"/>
    <w:rsid w:val="00CC6758"/>
    <w:rsid w:val="00CC6AF7"/>
    <w:rsid w:val="00CC6D42"/>
    <w:rsid w:val="00CC7054"/>
    <w:rsid w:val="00CC728B"/>
    <w:rsid w:val="00CC7356"/>
    <w:rsid w:val="00CC73E9"/>
    <w:rsid w:val="00CC74D5"/>
    <w:rsid w:val="00CC75A3"/>
    <w:rsid w:val="00CC7A6D"/>
    <w:rsid w:val="00CC7AAA"/>
    <w:rsid w:val="00CC7B0E"/>
    <w:rsid w:val="00CC7C8F"/>
    <w:rsid w:val="00CC7DF5"/>
    <w:rsid w:val="00CC7E11"/>
    <w:rsid w:val="00CC7E60"/>
    <w:rsid w:val="00CC7EA3"/>
    <w:rsid w:val="00CD0246"/>
    <w:rsid w:val="00CD04B6"/>
    <w:rsid w:val="00CD0740"/>
    <w:rsid w:val="00CD0742"/>
    <w:rsid w:val="00CD0768"/>
    <w:rsid w:val="00CD09BD"/>
    <w:rsid w:val="00CD0B87"/>
    <w:rsid w:val="00CD0D80"/>
    <w:rsid w:val="00CD0F46"/>
    <w:rsid w:val="00CD1365"/>
    <w:rsid w:val="00CD13E1"/>
    <w:rsid w:val="00CD14AE"/>
    <w:rsid w:val="00CD14CB"/>
    <w:rsid w:val="00CD169D"/>
    <w:rsid w:val="00CD179D"/>
    <w:rsid w:val="00CD19C7"/>
    <w:rsid w:val="00CD1B7E"/>
    <w:rsid w:val="00CD1E74"/>
    <w:rsid w:val="00CD21A5"/>
    <w:rsid w:val="00CD2249"/>
    <w:rsid w:val="00CD22AF"/>
    <w:rsid w:val="00CD2585"/>
    <w:rsid w:val="00CD283A"/>
    <w:rsid w:val="00CD28AC"/>
    <w:rsid w:val="00CD2AE4"/>
    <w:rsid w:val="00CD2AF5"/>
    <w:rsid w:val="00CD2FFC"/>
    <w:rsid w:val="00CD309B"/>
    <w:rsid w:val="00CD3122"/>
    <w:rsid w:val="00CD325D"/>
    <w:rsid w:val="00CD3372"/>
    <w:rsid w:val="00CD3421"/>
    <w:rsid w:val="00CD35DF"/>
    <w:rsid w:val="00CD3979"/>
    <w:rsid w:val="00CD3B95"/>
    <w:rsid w:val="00CD3BD3"/>
    <w:rsid w:val="00CD3C3B"/>
    <w:rsid w:val="00CD3D0C"/>
    <w:rsid w:val="00CD3D4B"/>
    <w:rsid w:val="00CD3DC0"/>
    <w:rsid w:val="00CD3E2C"/>
    <w:rsid w:val="00CD3F09"/>
    <w:rsid w:val="00CD3FAF"/>
    <w:rsid w:val="00CD4008"/>
    <w:rsid w:val="00CD40B0"/>
    <w:rsid w:val="00CD4125"/>
    <w:rsid w:val="00CD41FF"/>
    <w:rsid w:val="00CD4529"/>
    <w:rsid w:val="00CD45D4"/>
    <w:rsid w:val="00CD4600"/>
    <w:rsid w:val="00CD48E1"/>
    <w:rsid w:val="00CD492B"/>
    <w:rsid w:val="00CD4AB6"/>
    <w:rsid w:val="00CD4D33"/>
    <w:rsid w:val="00CD4EDE"/>
    <w:rsid w:val="00CD4F13"/>
    <w:rsid w:val="00CD5206"/>
    <w:rsid w:val="00CD5296"/>
    <w:rsid w:val="00CD5318"/>
    <w:rsid w:val="00CD5784"/>
    <w:rsid w:val="00CD5ADA"/>
    <w:rsid w:val="00CD5B87"/>
    <w:rsid w:val="00CD5C02"/>
    <w:rsid w:val="00CD5EF9"/>
    <w:rsid w:val="00CD5F80"/>
    <w:rsid w:val="00CD61E3"/>
    <w:rsid w:val="00CD622D"/>
    <w:rsid w:val="00CD6350"/>
    <w:rsid w:val="00CD6823"/>
    <w:rsid w:val="00CD6D63"/>
    <w:rsid w:val="00CD6E0B"/>
    <w:rsid w:val="00CD6E96"/>
    <w:rsid w:val="00CD6EF0"/>
    <w:rsid w:val="00CD6F5E"/>
    <w:rsid w:val="00CD6FA0"/>
    <w:rsid w:val="00CD70FA"/>
    <w:rsid w:val="00CD7319"/>
    <w:rsid w:val="00CD74E5"/>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3E"/>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516"/>
    <w:rsid w:val="00CE169F"/>
    <w:rsid w:val="00CE19F2"/>
    <w:rsid w:val="00CE1C38"/>
    <w:rsid w:val="00CE1CAE"/>
    <w:rsid w:val="00CE1EE1"/>
    <w:rsid w:val="00CE2048"/>
    <w:rsid w:val="00CE221C"/>
    <w:rsid w:val="00CE2363"/>
    <w:rsid w:val="00CE2433"/>
    <w:rsid w:val="00CE253D"/>
    <w:rsid w:val="00CE26B2"/>
    <w:rsid w:val="00CE26C4"/>
    <w:rsid w:val="00CE29FF"/>
    <w:rsid w:val="00CE2D87"/>
    <w:rsid w:val="00CE2DD0"/>
    <w:rsid w:val="00CE2F54"/>
    <w:rsid w:val="00CE3257"/>
    <w:rsid w:val="00CE32C4"/>
    <w:rsid w:val="00CE3395"/>
    <w:rsid w:val="00CE377B"/>
    <w:rsid w:val="00CE38AA"/>
    <w:rsid w:val="00CE3985"/>
    <w:rsid w:val="00CE3A09"/>
    <w:rsid w:val="00CE3AEE"/>
    <w:rsid w:val="00CE3C72"/>
    <w:rsid w:val="00CE3CDC"/>
    <w:rsid w:val="00CE3D16"/>
    <w:rsid w:val="00CE3D41"/>
    <w:rsid w:val="00CE3DA0"/>
    <w:rsid w:val="00CE3DCE"/>
    <w:rsid w:val="00CE3EE7"/>
    <w:rsid w:val="00CE3FBA"/>
    <w:rsid w:val="00CE484F"/>
    <w:rsid w:val="00CE4C0F"/>
    <w:rsid w:val="00CE4C1E"/>
    <w:rsid w:val="00CE528D"/>
    <w:rsid w:val="00CE52E0"/>
    <w:rsid w:val="00CE5386"/>
    <w:rsid w:val="00CE53A7"/>
    <w:rsid w:val="00CE54BC"/>
    <w:rsid w:val="00CE55B0"/>
    <w:rsid w:val="00CE56FD"/>
    <w:rsid w:val="00CE5739"/>
    <w:rsid w:val="00CE5766"/>
    <w:rsid w:val="00CE5809"/>
    <w:rsid w:val="00CE5D3C"/>
    <w:rsid w:val="00CE5DD1"/>
    <w:rsid w:val="00CE5DFA"/>
    <w:rsid w:val="00CE5E50"/>
    <w:rsid w:val="00CE5EC0"/>
    <w:rsid w:val="00CE5EDF"/>
    <w:rsid w:val="00CE5F5F"/>
    <w:rsid w:val="00CE5FE8"/>
    <w:rsid w:val="00CE606B"/>
    <w:rsid w:val="00CE6163"/>
    <w:rsid w:val="00CE61BF"/>
    <w:rsid w:val="00CE630B"/>
    <w:rsid w:val="00CE6788"/>
    <w:rsid w:val="00CE69F3"/>
    <w:rsid w:val="00CE6AD5"/>
    <w:rsid w:val="00CE6E24"/>
    <w:rsid w:val="00CE7108"/>
    <w:rsid w:val="00CE7202"/>
    <w:rsid w:val="00CE738E"/>
    <w:rsid w:val="00CE7392"/>
    <w:rsid w:val="00CE76BD"/>
    <w:rsid w:val="00CE781A"/>
    <w:rsid w:val="00CE7880"/>
    <w:rsid w:val="00CE7A46"/>
    <w:rsid w:val="00CE7B7F"/>
    <w:rsid w:val="00CE7F2E"/>
    <w:rsid w:val="00CF00E4"/>
    <w:rsid w:val="00CF0131"/>
    <w:rsid w:val="00CF02AC"/>
    <w:rsid w:val="00CF0315"/>
    <w:rsid w:val="00CF0476"/>
    <w:rsid w:val="00CF057C"/>
    <w:rsid w:val="00CF059F"/>
    <w:rsid w:val="00CF06B1"/>
    <w:rsid w:val="00CF06E6"/>
    <w:rsid w:val="00CF084F"/>
    <w:rsid w:val="00CF085C"/>
    <w:rsid w:val="00CF0B11"/>
    <w:rsid w:val="00CF0CFC"/>
    <w:rsid w:val="00CF0E2D"/>
    <w:rsid w:val="00CF0ED2"/>
    <w:rsid w:val="00CF100A"/>
    <w:rsid w:val="00CF1266"/>
    <w:rsid w:val="00CF126F"/>
    <w:rsid w:val="00CF12DF"/>
    <w:rsid w:val="00CF12F9"/>
    <w:rsid w:val="00CF1685"/>
    <w:rsid w:val="00CF18AB"/>
    <w:rsid w:val="00CF1A7B"/>
    <w:rsid w:val="00CF1AA6"/>
    <w:rsid w:val="00CF1C27"/>
    <w:rsid w:val="00CF1D74"/>
    <w:rsid w:val="00CF20B2"/>
    <w:rsid w:val="00CF20C8"/>
    <w:rsid w:val="00CF2214"/>
    <w:rsid w:val="00CF2305"/>
    <w:rsid w:val="00CF248F"/>
    <w:rsid w:val="00CF2606"/>
    <w:rsid w:val="00CF2639"/>
    <w:rsid w:val="00CF28D1"/>
    <w:rsid w:val="00CF2C4D"/>
    <w:rsid w:val="00CF2EF5"/>
    <w:rsid w:val="00CF2F27"/>
    <w:rsid w:val="00CF2FBF"/>
    <w:rsid w:val="00CF3102"/>
    <w:rsid w:val="00CF338E"/>
    <w:rsid w:val="00CF33BA"/>
    <w:rsid w:val="00CF35C5"/>
    <w:rsid w:val="00CF38C0"/>
    <w:rsid w:val="00CF3A91"/>
    <w:rsid w:val="00CF3E2B"/>
    <w:rsid w:val="00CF3F01"/>
    <w:rsid w:val="00CF3FC7"/>
    <w:rsid w:val="00CF4050"/>
    <w:rsid w:val="00CF4065"/>
    <w:rsid w:val="00CF41AE"/>
    <w:rsid w:val="00CF4313"/>
    <w:rsid w:val="00CF45FD"/>
    <w:rsid w:val="00CF495B"/>
    <w:rsid w:val="00CF4B3B"/>
    <w:rsid w:val="00CF4D22"/>
    <w:rsid w:val="00CF4E8E"/>
    <w:rsid w:val="00CF4F02"/>
    <w:rsid w:val="00CF4F4E"/>
    <w:rsid w:val="00CF4F88"/>
    <w:rsid w:val="00CF513C"/>
    <w:rsid w:val="00CF51AB"/>
    <w:rsid w:val="00CF51F6"/>
    <w:rsid w:val="00CF53D8"/>
    <w:rsid w:val="00CF5880"/>
    <w:rsid w:val="00CF58A4"/>
    <w:rsid w:val="00CF5B7A"/>
    <w:rsid w:val="00CF5DB3"/>
    <w:rsid w:val="00CF5E8C"/>
    <w:rsid w:val="00CF5EE9"/>
    <w:rsid w:val="00CF60DF"/>
    <w:rsid w:val="00CF617D"/>
    <w:rsid w:val="00CF61A3"/>
    <w:rsid w:val="00CF6245"/>
    <w:rsid w:val="00CF6565"/>
    <w:rsid w:val="00CF66DE"/>
    <w:rsid w:val="00CF67BC"/>
    <w:rsid w:val="00CF6848"/>
    <w:rsid w:val="00CF6942"/>
    <w:rsid w:val="00CF69DE"/>
    <w:rsid w:val="00CF6AF3"/>
    <w:rsid w:val="00CF6BED"/>
    <w:rsid w:val="00CF6C25"/>
    <w:rsid w:val="00CF6C9A"/>
    <w:rsid w:val="00CF6FDA"/>
    <w:rsid w:val="00CF70C9"/>
    <w:rsid w:val="00CF74F6"/>
    <w:rsid w:val="00CF7684"/>
    <w:rsid w:val="00CF76AE"/>
    <w:rsid w:val="00CF7BB4"/>
    <w:rsid w:val="00CF7CCF"/>
    <w:rsid w:val="00CF7D15"/>
    <w:rsid w:val="00CF7D8D"/>
    <w:rsid w:val="00CF7E23"/>
    <w:rsid w:val="00D00250"/>
    <w:rsid w:val="00D00298"/>
    <w:rsid w:val="00D0033A"/>
    <w:rsid w:val="00D00374"/>
    <w:rsid w:val="00D00485"/>
    <w:rsid w:val="00D0050D"/>
    <w:rsid w:val="00D00522"/>
    <w:rsid w:val="00D00642"/>
    <w:rsid w:val="00D006E6"/>
    <w:rsid w:val="00D008AB"/>
    <w:rsid w:val="00D00967"/>
    <w:rsid w:val="00D00B22"/>
    <w:rsid w:val="00D00B7E"/>
    <w:rsid w:val="00D00DF7"/>
    <w:rsid w:val="00D00FCA"/>
    <w:rsid w:val="00D01160"/>
    <w:rsid w:val="00D01731"/>
    <w:rsid w:val="00D017D5"/>
    <w:rsid w:val="00D017EE"/>
    <w:rsid w:val="00D01C73"/>
    <w:rsid w:val="00D01E64"/>
    <w:rsid w:val="00D01F51"/>
    <w:rsid w:val="00D02045"/>
    <w:rsid w:val="00D02369"/>
    <w:rsid w:val="00D0238B"/>
    <w:rsid w:val="00D02997"/>
    <w:rsid w:val="00D02A96"/>
    <w:rsid w:val="00D02AEA"/>
    <w:rsid w:val="00D02AFC"/>
    <w:rsid w:val="00D02C36"/>
    <w:rsid w:val="00D02CCD"/>
    <w:rsid w:val="00D02DFF"/>
    <w:rsid w:val="00D02E17"/>
    <w:rsid w:val="00D02EF1"/>
    <w:rsid w:val="00D02F2F"/>
    <w:rsid w:val="00D0310D"/>
    <w:rsid w:val="00D0321D"/>
    <w:rsid w:val="00D03321"/>
    <w:rsid w:val="00D033DC"/>
    <w:rsid w:val="00D0377C"/>
    <w:rsid w:val="00D0392D"/>
    <w:rsid w:val="00D03BC0"/>
    <w:rsid w:val="00D03BCC"/>
    <w:rsid w:val="00D03F2A"/>
    <w:rsid w:val="00D03F75"/>
    <w:rsid w:val="00D04069"/>
    <w:rsid w:val="00D040C5"/>
    <w:rsid w:val="00D042D1"/>
    <w:rsid w:val="00D0481A"/>
    <w:rsid w:val="00D04877"/>
    <w:rsid w:val="00D048A8"/>
    <w:rsid w:val="00D0497B"/>
    <w:rsid w:val="00D04A63"/>
    <w:rsid w:val="00D04C94"/>
    <w:rsid w:val="00D04D42"/>
    <w:rsid w:val="00D04DFB"/>
    <w:rsid w:val="00D04FC8"/>
    <w:rsid w:val="00D050BA"/>
    <w:rsid w:val="00D0523C"/>
    <w:rsid w:val="00D054F5"/>
    <w:rsid w:val="00D05B47"/>
    <w:rsid w:val="00D05B72"/>
    <w:rsid w:val="00D05EA4"/>
    <w:rsid w:val="00D05F62"/>
    <w:rsid w:val="00D05F87"/>
    <w:rsid w:val="00D05FD4"/>
    <w:rsid w:val="00D05FF6"/>
    <w:rsid w:val="00D06011"/>
    <w:rsid w:val="00D06088"/>
    <w:rsid w:val="00D06476"/>
    <w:rsid w:val="00D066DD"/>
    <w:rsid w:val="00D0675C"/>
    <w:rsid w:val="00D06800"/>
    <w:rsid w:val="00D06930"/>
    <w:rsid w:val="00D06975"/>
    <w:rsid w:val="00D06B22"/>
    <w:rsid w:val="00D06B39"/>
    <w:rsid w:val="00D06C1D"/>
    <w:rsid w:val="00D06DED"/>
    <w:rsid w:val="00D06F80"/>
    <w:rsid w:val="00D070AD"/>
    <w:rsid w:val="00D071FB"/>
    <w:rsid w:val="00D07268"/>
    <w:rsid w:val="00D0734F"/>
    <w:rsid w:val="00D0736B"/>
    <w:rsid w:val="00D073D0"/>
    <w:rsid w:val="00D073D1"/>
    <w:rsid w:val="00D07730"/>
    <w:rsid w:val="00D078A7"/>
    <w:rsid w:val="00D078A9"/>
    <w:rsid w:val="00D078C9"/>
    <w:rsid w:val="00D07CAA"/>
    <w:rsid w:val="00D07D73"/>
    <w:rsid w:val="00D07DCA"/>
    <w:rsid w:val="00D07E5F"/>
    <w:rsid w:val="00D07E98"/>
    <w:rsid w:val="00D1023A"/>
    <w:rsid w:val="00D1062E"/>
    <w:rsid w:val="00D1081F"/>
    <w:rsid w:val="00D109CE"/>
    <w:rsid w:val="00D10CAE"/>
    <w:rsid w:val="00D11400"/>
    <w:rsid w:val="00D115ED"/>
    <w:rsid w:val="00D11672"/>
    <w:rsid w:val="00D116FF"/>
    <w:rsid w:val="00D1170B"/>
    <w:rsid w:val="00D117CC"/>
    <w:rsid w:val="00D11873"/>
    <w:rsid w:val="00D118C9"/>
    <w:rsid w:val="00D11A20"/>
    <w:rsid w:val="00D11FAE"/>
    <w:rsid w:val="00D120DA"/>
    <w:rsid w:val="00D12371"/>
    <w:rsid w:val="00D12440"/>
    <w:rsid w:val="00D1249E"/>
    <w:rsid w:val="00D12655"/>
    <w:rsid w:val="00D126E6"/>
    <w:rsid w:val="00D126F8"/>
    <w:rsid w:val="00D1270C"/>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0B"/>
    <w:rsid w:val="00D13BBC"/>
    <w:rsid w:val="00D13D0C"/>
    <w:rsid w:val="00D13F9F"/>
    <w:rsid w:val="00D1415F"/>
    <w:rsid w:val="00D14204"/>
    <w:rsid w:val="00D1446F"/>
    <w:rsid w:val="00D144FD"/>
    <w:rsid w:val="00D14741"/>
    <w:rsid w:val="00D14990"/>
    <w:rsid w:val="00D14A21"/>
    <w:rsid w:val="00D14BE3"/>
    <w:rsid w:val="00D14C6A"/>
    <w:rsid w:val="00D14E3C"/>
    <w:rsid w:val="00D14F8D"/>
    <w:rsid w:val="00D1501E"/>
    <w:rsid w:val="00D15280"/>
    <w:rsid w:val="00D1528A"/>
    <w:rsid w:val="00D1552A"/>
    <w:rsid w:val="00D15675"/>
    <w:rsid w:val="00D1569A"/>
    <w:rsid w:val="00D15CA4"/>
    <w:rsid w:val="00D15CC4"/>
    <w:rsid w:val="00D15D9D"/>
    <w:rsid w:val="00D1600E"/>
    <w:rsid w:val="00D16056"/>
    <w:rsid w:val="00D160DE"/>
    <w:rsid w:val="00D1624D"/>
    <w:rsid w:val="00D16440"/>
    <w:rsid w:val="00D16549"/>
    <w:rsid w:val="00D16A5F"/>
    <w:rsid w:val="00D16BD8"/>
    <w:rsid w:val="00D16CA5"/>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314"/>
    <w:rsid w:val="00D20345"/>
    <w:rsid w:val="00D209CE"/>
    <w:rsid w:val="00D20A38"/>
    <w:rsid w:val="00D20FA4"/>
    <w:rsid w:val="00D21064"/>
    <w:rsid w:val="00D21326"/>
    <w:rsid w:val="00D214D7"/>
    <w:rsid w:val="00D2171B"/>
    <w:rsid w:val="00D217CE"/>
    <w:rsid w:val="00D21948"/>
    <w:rsid w:val="00D21A77"/>
    <w:rsid w:val="00D21D7F"/>
    <w:rsid w:val="00D21E67"/>
    <w:rsid w:val="00D21FB2"/>
    <w:rsid w:val="00D21FF6"/>
    <w:rsid w:val="00D22022"/>
    <w:rsid w:val="00D22148"/>
    <w:rsid w:val="00D222A7"/>
    <w:rsid w:val="00D222F6"/>
    <w:rsid w:val="00D2235E"/>
    <w:rsid w:val="00D227C1"/>
    <w:rsid w:val="00D229A3"/>
    <w:rsid w:val="00D22B3F"/>
    <w:rsid w:val="00D22CCC"/>
    <w:rsid w:val="00D22D40"/>
    <w:rsid w:val="00D22D57"/>
    <w:rsid w:val="00D22E11"/>
    <w:rsid w:val="00D22FC5"/>
    <w:rsid w:val="00D230D9"/>
    <w:rsid w:val="00D23155"/>
    <w:rsid w:val="00D23380"/>
    <w:rsid w:val="00D233EA"/>
    <w:rsid w:val="00D23426"/>
    <w:rsid w:val="00D2348D"/>
    <w:rsid w:val="00D234B2"/>
    <w:rsid w:val="00D23556"/>
    <w:rsid w:val="00D2368D"/>
    <w:rsid w:val="00D236E5"/>
    <w:rsid w:val="00D236ED"/>
    <w:rsid w:val="00D2381D"/>
    <w:rsid w:val="00D2394A"/>
    <w:rsid w:val="00D2398B"/>
    <w:rsid w:val="00D239F0"/>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1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979"/>
    <w:rsid w:val="00D26ADB"/>
    <w:rsid w:val="00D26B2E"/>
    <w:rsid w:val="00D26DBE"/>
    <w:rsid w:val="00D26F07"/>
    <w:rsid w:val="00D26F32"/>
    <w:rsid w:val="00D27284"/>
    <w:rsid w:val="00D27415"/>
    <w:rsid w:val="00D27619"/>
    <w:rsid w:val="00D2771A"/>
    <w:rsid w:val="00D2783B"/>
    <w:rsid w:val="00D278C3"/>
    <w:rsid w:val="00D2794D"/>
    <w:rsid w:val="00D27976"/>
    <w:rsid w:val="00D27AAD"/>
    <w:rsid w:val="00D27C73"/>
    <w:rsid w:val="00D27DC0"/>
    <w:rsid w:val="00D27F01"/>
    <w:rsid w:val="00D30200"/>
    <w:rsid w:val="00D30373"/>
    <w:rsid w:val="00D30746"/>
    <w:rsid w:val="00D308E5"/>
    <w:rsid w:val="00D309B2"/>
    <w:rsid w:val="00D309D3"/>
    <w:rsid w:val="00D309EC"/>
    <w:rsid w:val="00D30A57"/>
    <w:rsid w:val="00D30ADA"/>
    <w:rsid w:val="00D30B13"/>
    <w:rsid w:val="00D30BA3"/>
    <w:rsid w:val="00D30C46"/>
    <w:rsid w:val="00D30CF6"/>
    <w:rsid w:val="00D30DF0"/>
    <w:rsid w:val="00D30FC7"/>
    <w:rsid w:val="00D31002"/>
    <w:rsid w:val="00D31071"/>
    <w:rsid w:val="00D31139"/>
    <w:rsid w:val="00D311DD"/>
    <w:rsid w:val="00D3137F"/>
    <w:rsid w:val="00D3144A"/>
    <w:rsid w:val="00D314F9"/>
    <w:rsid w:val="00D317EB"/>
    <w:rsid w:val="00D31B0E"/>
    <w:rsid w:val="00D31B9F"/>
    <w:rsid w:val="00D31BEA"/>
    <w:rsid w:val="00D31CCD"/>
    <w:rsid w:val="00D3203B"/>
    <w:rsid w:val="00D323D3"/>
    <w:rsid w:val="00D32C92"/>
    <w:rsid w:val="00D32CE5"/>
    <w:rsid w:val="00D32F40"/>
    <w:rsid w:val="00D33059"/>
    <w:rsid w:val="00D3307B"/>
    <w:rsid w:val="00D330AA"/>
    <w:rsid w:val="00D33179"/>
    <w:rsid w:val="00D332EA"/>
    <w:rsid w:val="00D33313"/>
    <w:rsid w:val="00D333D7"/>
    <w:rsid w:val="00D33410"/>
    <w:rsid w:val="00D33418"/>
    <w:rsid w:val="00D33458"/>
    <w:rsid w:val="00D33463"/>
    <w:rsid w:val="00D33AFC"/>
    <w:rsid w:val="00D33B07"/>
    <w:rsid w:val="00D33C0E"/>
    <w:rsid w:val="00D33CB4"/>
    <w:rsid w:val="00D33D17"/>
    <w:rsid w:val="00D33D30"/>
    <w:rsid w:val="00D33F59"/>
    <w:rsid w:val="00D3410B"/>
    <w:rsid w:val="00D344C9"/>
    <w:rsid w:val="00D34679"/>
    <w:rsid w:val="00D34686"/>
    <w:rsid w:val="00D34861"/>
    <w:rsid w:val="00D35048"/>
    <w:rsid w:val="00D350B1"/>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B49"/>
    <w:rsid w:val="00D36C8E"/>
    <w:rsid w:val="00D36D5A"/>
    <w:rsid w:val="00D36D8F"/>
    <w:rsid w:val="00D36FCE"/>
    <w:rsid w:val="00D372E2"/>
    <w:rsid w:val="00D377A0"/>
    <w:rsid w:val="00D37A26"/>
    <w:rsid w:val="00D37B3D"/>
    <w:rsid w:val="00D37C2D"/>
    <w:rsid w:val="00D37CC2"/>
    <w:rsid w:val="00D37F1C"/>
    <w:rsid w:val="00D37FD4"/>
    <w:rsid w:val="00D400C1"/>
    <w:rsid w:val="00D400FC"/>
    <w:rsid w:val="00D4015E"/>
    <w:rsid w:val="00D404CE"/>
    <w:rsid w:val="00D40539"/>
    <w:rsid w:val="00D405EF"/>
    <w:rsid w:val="00D40904"/>
    <w:rsid w:val="00D40920"/>
    <w:rsid w:val="00D409F1"/>
    <w:rsid w:val="00D40D60"/>
    <w:rsid w:val="00D40D79"/>
    <w:rsid w:val="00D40DDE"/>
    <w:rsid w:val="00D40E25"/>
    <w:rsid w:val="00D40E78"/>
    <w:rsid w:val="00D40ED0"/>
    <w:rsid w:val="00D40F5C"/>
    <w:rsid w:val="00D41009"/>
    <w:rsid w:val="00D411CA"/>
    <w:rsid w:val="00D41392"/>
    <w:rsid w:val="00D415C9"/>
    <w:rsid w:val="00D41609"/>
    <w:rsid w:val="00D4185D"/>
    <w:rsid w:val="00D41901"/>
    <w:rsid w:val="00D419A9"/>
    <w:rsid w:val="00D419E0"/>
    <w:rsid w:val="00D41C05"/>
    <w:rsid w:val="00D41CD0"/>
    <w:rsid w:val="00D41F76"/>
    <w:rsid w:val="00D41FD0"/>
    <w:rsid w:val="00D4203C"/>
    <w:rsid w:val="00D42064"/>
    <w:rsid w:val="00D421D9"/>
    <w:rsid w:val="00D42223"/>
    <w:rsid w:val="00D422E4"/>
    <w:rsid w:val="00D422E7"/>
    <w:rsid w:val="00D424E7"/>
    <w:rsid w:val="00D425DC"/>
    <w:rsid w:val="00D426FB"/>
    <w:rsid w:val="00D42992"/>
    <w:rsid w:val="00D42A22"/>
    <w:rsid w:val="00D42B71"/>
    <w:rsid w:val="00D42CF5"/>
    <w:rsid w:val="00D42D5D"/>
    <w:rsid w:val="00D42E84"/>
    <w:rsid w:val="00D42EC3"/>
    <w:rsid w:val="00D43255"/>
    <w:rsid w:val="00D433BB"/>
    <w:rsid w:val="00D43888"/>
    <w:rsid w:val="00D439BB"/>
    <w:rsid w:val="00D43A4D"/>
    <w:rsid w:val="00D43D67"/>
    <w:rsid w:val="00D440A1"/>
    <w:rsid w:val="00D441BE"/>
    <w:rsid w:val="00D4429F"/>
    <w:rsid w:val="00D443F5"/>
    <w:rsid w:val="00D44A3D"/>
    <w:rsid w:val="00D44A43"/>
    <w:rsid w:val="00D44A5C"/>
    <w:rsid w:val="00D44E3F"/>
    <w:rsid w:val="00D4505D"/>
    <w:rsid w:val="00D4522A"/>
    <w:rsid w:val="00D454BF"/>
    <w:rsid w:val="00D45A43"/>
    <w:rsid w:val="00D45B31"/>
    <w:rsid w:val="00D45B68"/>
    <w:rsid w:val="00D45C17"/>
    <w:rsid w:val="00D45CD0"/>
    <w:rsid w:val="00D45D51"/>
    <w:rsid w:val="00D45F33"/>
    <w:rsid w:val="00D4606F"/>
    <w:rsid w:val="00D4669F"/>
    <w:rsid w:val="00D466E5"/>
    <w:rsid w:val="00D46709"/>
    <w:rsid w:val="00D46788"/>
    <w:rsid w:val="00D467C7"/>
    <w:rsid w:val="00D4680B"/>
    <w:rsid w:val="00D4688E"/>
    <w:rsid w:val="00D46C0B"/>
    <w:rsid w:val="00D46F2D"/>
    <w:rsid w:val="00D471EF"/>
    <w:rsid w:val="00D47201"/>
    <w:rsid w:val="00D4721F"/>
    <w:rsid w:val="00D474D5"/>
    <w:rsid w:val="00D475CC"/>
    <w:rsid w:val="00D4764E"/>
    <w:rsid w:val="00D4764F"/>
    <w:rsid w:val="00D4768C"/>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97"/>
    <w:rsid w:val="00D50EAB"/>
    <w:rsid w:val="00D50F95"/>
    <w:rsid w:val="00D5102A"/>
    <w:rsid w:val="00D5119F"/>
    <w:rsid w:val="00D51260"/>
    <w:rsid w:val="00D512D1"/>
    <w:rsid w:val="00D513B9"/>
    <w:rsid w:val="00D513F0"/>
    <w:rsid w:val="00D51565"/>
    <w:rsid w:val="00D515A4"/>
    <w:rsid w:val="00D516E5"/>
    <w:rsid w:val="00D51715"/>
    <w:rsid w:val="00D51AAF"/>
    <w:rsid w:val="00D51B33"/>
    <w:rsid w:val="00D51C5B"/>
    <w:rsid w:val="00D51DB8"/>
    <w:rsid w:val="00D51F84"/>
    <w:rsid w:val="00D520D8"/>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310"/>
    <w:rsid w:val="00D53685"/>
    <w:rsid w:val="00D53768"/>
    <w:rsid w:val="00D537B0"/>
    <w:rsid w:val="00D538D8"/>
    <w:rsid w:val="00D53C34"/>
    <w:rsid w:val="00D53D1F"/>
    <w:rsid w:val="00D5401E"/>
    <w:rsid w:val="00D540AC"/>
    <w:rsid w:val="00D54176"/>
    <w:rsid w:val="00D541FB"/>
    <w:rsid w:val="00D54214"/>
    <w:rsid w:val="00D54370"/>
    <w:rsid w:val="00D5438E"/>
    <w:rsid w:val="00D544A2"/>
    <w:rsid w:val="00D5471D"/>
    <w:rsid w:val="00D549C4"/>
    <w:rsid w:val="00D54C59"/>
    <w:rsid w:val="00D54C97"/>
    <w:rsid w:val="00D54CA0"/>
    <w:rsid w:val="00D54D88"/>
    <w:rsid w:val="00D54E31"/>
    <w:rsid w:val="00D5521C"/>
    <w:rsid w:val="00D553F8"/>
    <w:rsid w:val="00D554E6"/>
    <w:rsid w:val="00D55538"/>
    <w:rsid w:val="00D55568"/>
    <w:rsid w:val="00D55723"/>
    <w:rsid w:val="00D558F8"/>
    <w:rsid w:val="00D55963"/>
    <w:rsid w:val="00D55A51"/>
    <w:rsid w:val="00D55B68"/>
    <w:rsid w:val="00D55BD5"/>
    <w:rsid w:val="00D55C37"/>
    <w:rsid w:val="00D55E64"/>
    <w:rsid w:val="00D56018"/>
    <w:rsid w:val="00D560F5"/>
    <w:rsid w:val="00D5614E"/>
    <w:rsid w:val="00D56330"/>
    <w:rsid w:val="00D563C2"/>
    <w:rsid w:val="00D5673A"/>
    <w:rsid w:val="00D5679C"/>
    <w:rsid w:val="00D56810"/>
    <w:rsid w:val="00D56A89"/>
    <w:rsid w:val="00D56C0B"/>
    <w:rsid w:val="00D56C31"/>
    <w:rsid w:val="00D56CD6"/>
    <w:rsid w:val="00D56D65"/>
    <w:rsid w:val="00D5707B"/>
    <w:rsid w:val="00D572B2"/>
    <w:rsid w:val="00D57301"/>
    <w:rsid w:val="00D5749A"/>
    <w:rsid w:val="00D57AC0"/>
    <w:rsid w:val="00D57C20"/>
    <w:rsid w:val="00D57F0A"/>
    <w:rsid w:val="00D6014A"/>
    <w:rsid w:val="00D60165"/>
    <w:rsid w:val="00D60207"/>
    <w:rsid w:val="00D60270"/>
    <w:rsid w:val="00D603F1"/>
    <w:rsid w:val="00D6041F"/>
    <w:rsid w:val="00D60575"/>
    <w:rsid w:val="00D60887"/>
    <w:rsid w:val="00D60BCB"/>
    <w:rsid w:val="00D60C1A"/>
    <w:rsid w:val="00D60CB2"/>
    <w:rsid w:val="00D60DD4"/>
    <w:rsid w:val="00D60E62"/>
    <w:rsid w:val="00D60E78"/>
    <w:rsid w:val="00D610F8"/>
    <w:rsid w:val="00D610FA"/>
    <w:rsid w:val="00D6132D"/>
    <w:rsid w:val="00D6153F"/>
    <w:rsid w:val="00D61697"/>
    <w:rsid w:val="00D61A63"/>
    <w:rsid w:val="00D61AC3"/>
    <w:rsid w:val="00D61C7C"/>
    <w:rsid w:val="00D61E5B"/>
    <w:rsid w:val="00D6204F"/>
    <w:rsid w:val="00D6205B"/>
    <w:rsid w:val="00D62243"/>
    <w:rsid w:val="00D62452"/>
    <w:rsid w:val="00D62456"/>
    <w:rsid w:val="00D624E7"/>
    <w:rsid w:val="00D6278F"/>
    <w:rsid w:val="00D6279C"/>
    <w:rsid w:val="00D62814"/>
    <w:rsid w:val="00D62949"/>
    <w:rsid w:val="00D629D3"/>
    <w:rsid w:val="00D62B4F"/>
    <w:rsid w:val="00D62DD6"/>
    <w:rsid w:val="00D62DEC"/>
    <w:rsid w:val="00D62DEF"/>
    <w:rsid w:val="00D62E00"/>
    <w:rsid w:val="00D63117"/>
    <w:rsid w:val="00D634AC"/>
    <w:rsid w:val="00D63565"/>
    <w:rsid w:val="00D6391C"/>
    <w:rsid w:val="00D63AE8"/>
    <w:rsid w:val="00D63B6F"/>
    <w:rsid w:val="00D63BAD"/>
    <w:rsid w:val="00D63D8C"/>
    <w:rsid w:val="00D63E70"/>
    <w:rsid w:val="00D63E94"/>
    <w:rsid w:val="00D63FA1"/>
    <w:rsid w:val="00D63FBA"/>
    <w:rsid w:val="00D6410E"/>
    <w:rsid w:val="00D6420A"/>
    <w:rsid w:val="00D642F5"/>
    <w:rsid w:val="00D6439D"/>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BF7"/>
    <w:rsid w:val="00D65CF2"/>
    <w:rsid w:val="00D65DD6"/>
    <w:rsid w:val="00D66008"/>
    <w:rsid w:val="00D66022"/>
    <w:rsid w:val="00D66065"/>
    <w:rsid w:val="00D66222"/>
    <w:rsid w:val="00D662CA"/>
    <w:rsid w:val="00D662CE"/>
    <w:rsid w:val="00D66862"/>
    <w:rsid w:val="00D66A6C"/>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BD"/>
    <w:rsid w:val="00D711FA"/>
    <w:rsid w:val="00D7123A"/>
    <w:rsid w:val="00D713DC"/>
    <w:rsid w:val="00D7144B"/>
    <w:rsid w:val="00D7146C"/>
    <w:rsid w:val="00D71693"/>
    <w:rsid w:val="00D71707"/>
    <w:rsid w:val="00D7190B"/>
    <w:rsid w:val="00D71BD5"/>
    <w:rsid w:val="00D71E5B"/>
    <w:rsid w:val="00D720B2"/>
    <w:rsid w:val="00D72240"/>
    <w:rsid w:val="00D72265"/>
    <w:rsid w:val="00D7235F"/>
    <w:rsid w:val="00D7240B"/>
    <w:rsid w:val="00D725A1"/>
    <w:rsid w:val="00D72605"/>
    <w:rsid w:val="00D7267B"/>
    <w:rsid w:val="00D729A7"/>
    <w:rsid w:val="00D72BD6"/>
    <w:rsid w:val="00D72BDC"/>
    <w:rsid w:val="00D72CF2"/>
    <w:rsid w:val="00D72E11"/>
    <w:rsid w:val="00D72E7E"/>
    <w:rsid w:val="00D730B9"/>
    <w:rsid w:val="00D730FB"/>
    <w:rsid w:val="00D73118"/>
    <w:rsid w:val="00D7323C"/>
    <w:rsid w:val="00D73347"/>
    <w:rsid w:val="00D7338C"/>
    <w:rsid w:val="00D7340E"/>
    <w:rsid w:val="00D73554"/>
    <w:rsid w:val="00D7364D"/>
    <w:rsid w:val="00D73A3C"/>
    <w:rsid w:val="00D73A6B"/>
    <w:rsid w:val="00D73DAD"/>
    <w:rsid w:val="00D73E0D"/>
    <w:rsid w:val="00D74172"/>
    <w:rsid w:val="00D74461"/>
    <w:rsid w:val="00D748F0"/>
    <w:rsid w:val="00D7493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C02"/>
    <w:rsid w:val="00D75E85"/>
    <w:rsid w:val="00D75EAB"/>
    <w:rsid w:val="00D75EDB"/>
    <w:rsid w:val="00D75F68"/>
    <w:rsid w:val="00D761F8"/>
    <w:rsid w:val="00D761FF"/>
    <w:rsid w:val="00D7643F"/>
    <w:rsid w:val="00D76453"/>
    <w:rsid w:val="00D766D4"/>
    <w:rsid w:val="00D76724"/>
    <w:rsid w:val="00D769F0"/>
    <w:rsid w:val="00D76B01"/>
    <w:rsid w:val="00D76C7E"/>
    <w:rsid w:val="00D76CC8"/>
    <w:rsid w:val="00D76E0D"/>
    <w:rsid w:val="00D76E16"/>
    <w:rsid w:val="00D76E83"/>
    <w:rsid w:val="00D77008"/>
    <w:rsid w:val="00D7700E"/>
    <w:rsid w:val="00D770F3"/>
    <w:rsid w:val="00D771C9"/>
    <w:rsid w:val="00D77393"/>
    <w:rsid w:val="00D77487"/>
    <w:rsid w:val="00D800A1"/>
    <w:rsid w:val="00D80122"/>
    <w:rsid w:val="00D80184"/>
    <w:rsid w:val="00D8036A"/>
    <w:rsid w:val="00D80451"/>
    <w:rsid w:val="00D8053C"/>
    <w:rsid w:val="00D8056C"/>
    <w:rsid w:val="00D80615"/>
    <w:rsid w:val="00D80951"/>
    <w:rsid w:val="00D80A27"/>
    <w:rsid w:val="00D80AB8"/>
    <w:rsid w:val="00D80C59"/>
    <w:rsid w:val="00D80C93"/>
    <w:rsid w:val="00D80CCB"/>
    <w:rsid w:val="00D810B9"/>
    <w:rsid w:val="00D81190"/>
    <w:rsid w:val="00D81307"/>
    <w:rsid w:val="00D81465"/>
    <w:rsid w:val="00D81523"/>
    <w:rsid w:val="00D81550"/>
    <w:rsid w:val="00D8166F"/>
    <w:rsid w:val="00D81737"/>
    <w:rsid w:val="00D817FD"/>
    <w:rsid w:val="00D81867"/>
    <w:rsid w:val="00D81998"/>
    <w:rsid w:val="00D81AB7"/>
    <w:rsid w:val="00D81AE4"/>
    <w:rsid w:val="00D81AF5"/>
    <w:rsid w:val="00D81CBB"/>
    <w:rsid w:val="00D81D0D"/>
    <w:rsid w:val="00D81E66"/>
    <w:rsid w:val="00D81E76"/>
    <w:rsid w:val="00D81ED0"/>
    <w:rsid w:val="00D81FC0"/>
    <w:rsid w:val="00D820F3"/>
    <w:rsid w:val="00D82153"/>
    <w:rsid w:val="00D822C1"/>
    <w:rsid w:val="00D823C2"/>
    <w:rsid w:val="00D82498"/>
    <w:rsid w:val="00D824D7"/>
    <w:rsid w:val="00D82602"/>
    <w:rsid w:val="00D8295D"/>
    <w:rsid w:val="00D829AC"/>
    <w:rsid w:val="00D829E5"/>
    <w:rsid w:val="00D82A89"/>
    <w:rsid w:val="00D82AA1"/>
    <w:rsid w:val="00D82C77"/>
    <w:rsid w:val="00D82E38"/>
    <w:rsid w:val="00D833BA"/>
    <w:rsid w:val="00D83401"/>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8E"/>
    <w:rsid w:val="00D84E29"/>
    <w:rsid w:val="00D859D6"/>
    <w:rsid w:val="00D85F2C"/>
    <w:rsid w:val="00D85FE6"/>
    <w:rsid w:val="00D86189"/>
    <w:rsid w:val="00D86618"/>
    <w:rsid w:val="00D86A6B"/>
    <w:rsid w:val="00D86ACF"/>
    <w:rsid w:val="00D86B25"/>
    <w:rsid w:val="00D86B37"/>
    <w:rsid w:val="00D86EF6"/>
    <w:rsid w:val="00D87109"/>
    <w:rsid w:val="00D87115"/>
    <w:rsid w:val="00D87154"/>
    <w:rsid w:val="00D8716A"/>
    <w:rsid w:val="00D87477"/>
    <w:rsid w:val="00D875CC"/>
    <w:rsid w:val="00D876D3"/>
    <w:rsid w:val="00D8778A"/>
    <w:rsid w:val="00D877CB"/>
    <w:rsid w:val="00D878A3"/>
    <w:rsid w:val="00D87983"/>
    <w:rsid w:val="00D87BCE"/>
    <w:rsid w:val="00D87C5B"/>
    <w:rsid w:val="00D87D53"/>
    <w:rsid w:val="00D87DAB"/>
    <w:rsid w:val="00D87EF0"/>
    <w:rsid w:val="00D900EE"/>
    <w:rsid w:val="00D90627"/>
    <w:rsid w:val="00D9069D"/>
    <w:rsid w:val="00D906AB"/>
    <w:rsid w:val="00D90C69"/>
    <w:rsid w:val="00D91009"/>
    <w:rsid w:val="00D9120D"/>
    <w:rsid w:val="00D9126A"/>
    <w:rsid w:val="00D912DF"/>
    <w:rsid w:val="00D9151F"/>
    <w:rsid w:val="00D9175B"/>
    <w:rsid w:val="00D91845"/>
    <w:rsid w:val="00D91879"/>
    <w:rsid w:val="00D919F7"/>
    <w:rsid w:val="00D91AEE"/>
    <w:rsid w:val="00D91BBD"/>
    <w:rsid w:val="00D91BFA"/>
    <w:rsid w:val="00D91EAC"/>
    <w:rsid w:val="00D91F8C"/>
    <w:rsid w:val="00D91FCE"/>
    <w:rsid w:val="00D91FFE"/>
    <w:rsid w:val="00D9203E"/>
    <w:rsid w:val="00D92130"/>
    <w:rsid w:val="00D9219C"/>
    <w:rsid w:val="00D9225A"/>
    <w:rsid w:val="00D92265"/>
    <w:rsid w:val="00D9230B"/>
    <w:rsid w:val="00D92535"/>
    <w:rsid w:val="00D92558"/>
    <w:rsid w:val="00D92633"/>
    <w:rsid w:val="00D926A9"/>
    <w:rsid w:val="00D926C8"/>
    <w:rsid w:val="00D92738"/>
    <w:rsid w:val="00D92AA7"/>
    <w:rsid w:val="00D92B0B"/>
    <w:rsid w:val="00D92B11"/>
    <w:rsid w:val="00D92CBC"/>
    <w:rsid w:val="00D92D00"/>
    <w:rsid w:val="00D92FD3"/>
    <w:rsid w:val="00D93064"/>
    <w:rsid w:val="00D931CE"/>
    <w:rsid w:val="00D931F2"/>
    <w:rsid w:val="00D932AF"/>
    <w:rsid w:val="00D935D9"/>
    <w:rsid w:val="00D93818"/>
    <w:rsid w:val="00D938C1"/>
    <w:rsid w:val="00D938CE"/>
    <w:rsid w:val="00D93A2F"/>
    <w:rsid w:val="00D93EF4"/>
    <w:rsid w:val="00D94151"/>
    <w:rsid w:val="00D943A4"/>
    <w:rsid w:val="00D94570"/>
    <w:rsid w:val="00D94909"/>
    <w:rsid w:val="00D949DC"/>
    <w:rsid w:val="00D94A4F"/>
    <w:rsid w:val="00D94B51"/>
    <w:rsid w:val="00D94BB0"/>
    <w:rsid w:val="00D94C5D"/>
    <w:rsid w:val="00D94FF3"/>
    <w:rsid w:val="00D9519E"/>
    <w:rsid w:val="00D95322"/>
    <w:rsid w:val="00D955B0"/>
    <w:rsid w:val="00D9572F"/>
    <w:rsid w:val="00D957C0"/>
    <w:rsid w:val="00D95B58"/>
    <w:rsid w:val="00D95B7B"/>
    <w:rsid w:val="00D95BC2"/>
    <w:rsid w:val="00D95BFF"/>
    <w:rsid w:val="00D95E1E"/>
    <w:rsid w:val="00D95F45"/>
    <w:rsid w:val="00D95FA6"/>
    <w:rsid w:val="00D9609D"/>
    <w:rsid w:val="00D960F8"/>
    <w:rsid w:val="00D965EB"/>
    <w:rsid w:val="00D9661D"/>
    <w:rsid w:val="00D96AD5"/>
    <w:rsid w:val="00D96BDF"/>
    <w:rsid w:val="00D96CDB"/>
    <w:rsid w:val="00D9748F"/>
    <w:rsid w:val="00D975DB"/>
    <w:rsid w:val="00D975FA"/>
    <w:rsid w:val="00D977C6"/>
    <w:rsid w:val="00D9793D"/>
    <w:rsid w:val="00D97A6A"/>
    <w:rsid w:val="00D97B21"/>
    <w:rsid w:val="00D97C66"/>
    <w:rsid w:val="00D97CE1"/>
    <w:rsid w:val="00D97D08"/>
    <w:rsid w:val="00D97DDF"/>
    <w:rsid w:val="00D97E86"/>
    <w:rsid w:val="00D97E8D"/>
    <w:rsid w:val="00D97FD9"/>
    <w:rsid w:val="00DA000D"/>
    <w:rsid w:val="00DA0102"/>
    <w:rsid w:val="00DA015E"/>
    <w:rsid w:val="00DA02EC"/>
    <w:rsid w:val="00DA0986"/>
    <w:rsid w:val="00DA0A1F"/>
    <w:rsid w:val="00DA0A37"/>
    <w:rsid w:val="00DA0FC0"/>
    <w:rsid w:val="00DA10F6"/>
    <w:rsid w:val="00DA11D3"/>
    <w:rsid w:val="00DA1522"/>
    <w:rsid w:val="00DA193F"/>
    <w:rsid w:val="00DA1B91"/>
    <w:rsid w:val="00DA1D47"/>
    <w:rsid w:val="00DA1D80"/>
    <w:rsid w:val="00DA1DD2"/>
    <w:rsid w:val="00DA1DE8"/>
    <w:rsid w:val="00DA2046"/>
    <w:rsid w:val="00DA2185"/>
    <w:rsid w:val="00DA23D2"/>
    <w:rsid w:val="00DA247E"/>
    <w:rsid w:val="00DA2771"/>
    <w:rsid w:val="00DA2992"/>
    <w:rsid w:val="00DA29C4"/>
    <w:rsid w:val="00DA29FD"/>
    <w:rsid w:val="00DA2BE7"/>
    <w:rsid w:val="00DA2C68"/>
    <w:rsid w:val="00DA2CD2"/>
    <w:rsid w:val="00DA2D90"/>
    <w:rsid w:val="00DA3136"/>
    <w:rsid w:val="00DA385E"/>
    <w:rsid w:val="00DA3A26"/>
    <w:rsid w:val="00DA3ADC"/>
    <w:rsid w:val="00DA3B43"/>
    <w:rsid w:val="00DA3D75"/>
    <w:rsid w:val="00DA3DD0"/>
    <w:rsid w:val="00DA3F00"/>
    <w:rsid w:val="00DA41FE"/>
    <w:rsid w:val="00DA42D1"/>
    <w:rsid w:val="00DA43CA"/>
    <w:rsid w:val="00DA4562"/>
    <w:rsid w:val="00DA492A"/>
    <w:rsid w:val="00DA49D8"/>
    <w:rsid w:val="00DA4C92"/>
    <w:rsid w:val="00DA4D72"/>
    <w:rsid w:val="00DA4D89"/>
    <w:rsid w:val="00DA4E82"/>
    <w:rsid w:val="00DA4EB5"/>
    <w:rsid w:val="00DA4F3A"/>
    <w:rsid w:val="00DA58F1"/>
    <w:rsid w:val="00DA5922"/>
    <w:rsid w:val="00DA592C"/>
    <w:rsid w:val="00DA5AC3"/>
    <w:rsid w:val="00DA5B1D"/>
    <w:rsid w:val="00DA5CA9"/>
    <w:rsid w:val="00DA5DE0"/>
    <w:rsid w:val="00DA5E7E"/>
    <w:rsid w:val="00DA6459"/>
    <w:rsid w:val="00DA64D3"/>
    <w:rsid w:val="00DA6614"/>
    <w:rsid w:val="00DA6690"/>
    <w:rsid w:val="00DA6711"/>
    <w:rsid w:val="00DA6719"/>
    <w:rsid w:val="00DA6819"/>
    <w:rsid w:val="00DA6CAC"/>
    <w:rsid w:val="00DA6DE0"/>
    <w:rsid w:val="00DA714A"/>
    <w:rsid w:val="00DA71AF"/>
    <w:rsid w:val="00DA7260"/>
    <w:rsid w:val="00DA727D"/>
    <w:rsid w:val="00DA7461"/>
    <w:rsid w:val="00DA75F8"/>
    <w:rsid w:val="00DA773B"/>
    <w:rsid w:val="00DA788A"/>
    <w:rsid w:val="00DA7A85"/>
    <w:rsid w:val="00DA7ACD"/>
    <w:rsid w:val="00DA7ADF"/>
    <w:rsid w:val="00DA7B93"/>
    <w:rsid w:val="00DA7BC7"/>
    <w:rsid w:val="00DA7E4C"/>
    <w:rsid w:val="00DA7EC1"/>
    <w:rsid w:val="00DA7F9A"/>
    <w:rsid w:val="00DB0001"/>
    <w:rsid w:val="00DB0564"/>
    <w:rsid w:val="00DB05B1"/>
    <w:rsid w:val="00DB0622"/>
    <w:rsid w:val="00DB06C9"/>
    <w:rsid w:val="00DB0943"/>
    <w:rsid w:val="00DB0C30"/>
    <w:rsid w:val="00DB0C68"/>
    <w:rsid w:val="00DB0D5D"/>
    <w:rsid w:val="00DB0E9A"/>
    <w:rsid w:val="00DB1539"/>
    <w:rsid w:val="00DB165A"/>
    <w:rsid w:val="00DB1874"/>
    <w:rsid w:val="00DB1971"/>
    <w:rsid w:val="00DB1C15"/>
    <w:rsid w:val="00DB1F98"/>
    <w:rsid w:val="00DB21F0"/>
    <w:rsid w:val="00DB21FC"/>
    <w:rsid w:val="00DB2222"/>
    <w:rsid w:val="00DB22E6"/>
    <w:rsid w:val="00DB2425"/>
    <w:rsid w:val="00DB24BB"/>
    <w:rsid w:val="00DB2557"/>
    <w:rsid w:val="00DB25A6"/>
    <w:rsid w:val="00DB27E1"/>
    <w:rsid w:val="00DB281D"/>
    <w:rsid w:val="00DB29A1"/>
    <w:rsid w:val="00DB2A63"/>
    <w:rsid w:val="00DB2AF8"/>
    <w:rsid w:val="00DB2CDC"/>
    <w:rsid w:val="00DB2CF3"/>
    <w:rsid w:val="00DB2CF9"/>
    <w:rsid w:val="00DB2F94"/>
    <w:rsid w:val="00DB2FDC"/>
    <w:rsid w:val="00DB31FB"/>
    <w:rsid w:val="00DB3362"/>
    <w:rsid w:val="00DB33BD"/>
    <w:rsid w:val="00DB3437"/>
    <w:rsid w:val="00DB3498"/>
    <w:rsid w:val="00DB35C7"/>
    <w:rsid w:val="00DB3719"/>
    <w:rsid w:val="00DB3984"/>
    <w:rsid w:val="00DB39DE"/>
    <w:rsid w:val="00DB3A35"/>
    <w:rsid w:val="00DB3D0B"/>
    <w:rsid w:val="00DB3D43"/>
    <w:rsid w:val="00DB3D52"/>
    <w:rsid w:val="00DB3EAA"/>
    <w:rsid w:val="00DB3F15"/>
    <w:rsid w:val="00DB42C3"/>
    <w:rsid w:val="00DB4304"/>
    <w:rsid w:val="00DB4322"/>
    <w:rsid w:val="00DB4520"/>
    <w:rsid w:val="00DB452C"/>
    <w:rsid w:val="00DB45ED"/>
    <w:rsid w:val="00DB4796"/>
    <w:rsid w:val="00DB47A9"/>
    <w:rsid w:val="00DB481E"/>
    <w:rsid w:val="00DB4949"/>
    <w:rsid w:val="00DB49C0"/>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0FE"/>
    <w:rsid w:val="00DB6681"/>
    <w:rsid w:val="00DB66A3"/>
    <w:rsid w:val="00DB69FB"/>
    <w:rsid w:val="00DB6C30"/>
    <w:rsid w:val="00DB6E93"/>
    <w:rsid w:val="00DB6F00"/>
    <w:rsid w:val="00DB6FBE"/>
    <w:rsid w:val="00DB6FDF"/>
    <w:rsid w:val="00DB70B3"/>
    <w:rsid w:val="00DB7370"/>
    <w:rsid w:val="00DB73FC"/>
    <w:rsid w:val="00DB749A"/>
    <w:rsid w:val="00DB7772"/>
    <w:rsid w:val="00DB7B7B"/>
    <w:rsid w:val="00DB7BC3"/>
    <w:rsid w:val="00DB7D83"/>
    <w:rsid w:val="00DB7E64"/>
    <w:rsid w:val="00DB7E8C"/>
    <w:rsid w:val="00DC018B"/>
    <w:rsid w:val="00DC0197"/>
    <w:rsid w:val="00DC034A"/>
    <w:rsid w:val="00DC078B"/>
    <w:rsid w:val="00DC0B16"/>
    <w:rsid w:val="00DC0B2A"/>
    <w:rsid w:val="00DC0C9C"/>
    <w:rsid w:val="00DC0F93"/>
    <w:rsid w:val="00DC1059"/>
    <w:rsid w:val="00DC105D"/>
    <w:rsid w:val="00DC1129"/>
    <w:rsid w:val="00DC12E3"/>
    <w:rsid w:val="00DC12F6"/>
    <w:rsid w:val="00DC1384"/>
    <w:rsid w:val="00DC1479"/>
    <w:rsid w:val="00DC1545"/>
    <w:rsid w:val="00DC1624"/>
    <w:rsid w:val="00DC1763"/>
    <w:rsid w:val="00DC192E"/>
    <w:rsid w:val="00DC1D18"/>
    <w:rsid w:val="00DC1F54"/>
    <w:rsid w:val="00DC1FCC"/>
    <w:rsid w:val="00DC218F"/>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57"/>
    <w:rsid w:val="00DC3962"/>
    <w:rsid w:val="00DC3965"/>
    <w:rsid w:val="00DC3B50"/>
    <w:rsid w:val="00DC3BD6"/>
    <w:rsid w:val="00DC3DE4"/>
    <w:rsid w:val="00DC3DF3"/>
    <w:rsid w:val="00DC41F7"/>
    <w:rsid w:val="00DC4299"/>
    <w:rsid w:val="00DC450E"/>
    <w:rsid w:val="00DC477A"/>
    <w:rsid w:val="00DC47C3"/>
    <w:rsid w:val="00DC49BE"/>
    <w:rsid w:val="00DC4A4F"/>
    <w:rsid w:val="00DC4D82"/>
    <w:rsid w:val="00DC4E28"/>
    <w:rsid w:val="00DC5015"/>
    <w:rsid w:val="00DC508D"/>
    <w:rsid w:val="00DC5163"/>
    <w:rsid w:val="00DC522F"/>
    <w:rsid w:val="00DC532C"/>
    <w:rsid w:val="00DC539D"/>
    <w:rsid w:val="00DC54E3"/>
    <w:rsid w:val="00DC5597"/>
    <w:rsid w:val="00DC5630"/>
    <w:rsid w:val="00DC588E"/>
    <w:rsid w:val="00DC5BA2"/>
    <w:rsid w:val="00DC5D3D"/>
    <w:rsid w:val="00DC5E7A"/>
    <w:rsid w:val="00DC6035"/>
    <w:rsid w:val="00DC6102"/>
    <w:rsid w:val="00DC6357"/>
    <w:rsid w:val="00DC650F"/>
    <w:rsid w:val="00DC65D8"/>
    <w:rsid w:val="00DC65E9"/>
    <w:rsid w:val="00DC6618"/>
    <w:rsid w:val="00DC66DF"/>
    <w:rsid w:val="00DC6870"/>
    <w:rsid w:val="00DC6909"/>
    <w:rsid w:val="00DC69C6"/>
    <w:rsid w:val="00DC6A94"/>
    <w:rsid w:val="00DC6C27"/>
    <w:rsid w:val="00DC6CF9"/>
    <w:rsid w:val="00DC6E29"/>
    <w:rsid w:val="00DC6F2D"/>
    <w:rsid w:val="00DC72E4"/>
    <w:rsid w:val="00DC7440"/>
    <w:rsid w:val="00DC767B"/>
    <w:rsid w:val="00DC7890"/>
    <w:rsid w:val="00DC79A3"/>
    <w:rsid w:val="00DC7DFA"/>
    <w:rsid w:val="00DC7E92"/>
    <w:rsid w:val="00DC7FC5"/>
    <w:rsid w:val="00DD01D1"/>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D47"/>
    <w:rsid w:val="00DD1DA1"/>
    <w:rsid w:val="00DD1E75"/>
    <w:rsid w:val="00DD1ED7"/>
    <w:rsid w:val="00DD1EE8"/>
    <w:rsid w:val="00DD1F64"/>
    <w:rsid w:val="00DD20FF"/>
    <w:rsid w:val="00DD2213"/>
    <w:rsid w:val="00DD221E"/>
    <w:rsid w:val="00DD242B"/>
    <w:rsid w:val="00DD29FA"/>
    <w:rsid w:val="00DD2BFC"/>
    <w:rsid w:val="00DD2C01"/>
    <w:rsid w:val="00DD2DD0"/>
    <w:rsid w:val="00DD2FE5"/>
    <w:rsid w:val="00DD3001"/>
    <w:rsid w:val="00DD31B8"/>
    <w:rsid w:val="00DD32DF"/>
    <w:rsid w:val="00DD33BA"/>
    <w:rsid w:val="00DD3401"/>
    <w:rsid w:val="00DD3430"/>
    <w:rsid w:val="00DD343D"/>
    <w:rsid w:val="00DD3466"/>
    <w:rsid w:val="00DD3480"/>
    <w:rsid w:val="00DD3565"/>
    <w:rsid w:val="00DD37CA"/>
    <w:rsid w:val="00DD392F"/>
    <w:rsid w:val="00DD3AA3"/>
    <w:rsid w:val="00DD3C19"/>
    <w:rsid w:val="00DD3D65"/>
    <w:rsid w:val="00DD3D8F"/>
    <w:rsid w:val="00DD3DF4"/>
    <w:rsid w:val="00DD3E26"/>
    <w:rsid w:val="00DD43F8"/>
    <w:rsid w:val="00DD445D"/>
    <w:rsid w:val="00DD49D3"/>
    <w:rsid w:val="00DD4BC8"/>
    <w:rsid w:val="00DD4C6A"/>
    <w:rsid w:val="00DD4DD8"/>
    <w:rsid w:val="00DD4DE2"/>
    <w:rsid w:val="00DD50B3"/>
    <w:rsid w:val="00DD52A7"/>
    <w:rsid w:val="00DD52EB"/>
    <w:rsid w:val="00DD5521"/>
    <w:rsid w:val="00DD56EB"/>
    <w:rsid w:val="00DD59AB"/>
    <w:rsid w:val="00DD5FFE"/>
    <w:rsid w:val="00DD6396"/>
    <w:rsid w:val="00DD63AC"/>
    <w:rsid w:val="00DD6463"/>
    <w:rsid w:val="00DD6A84"/>
    <w:rsid w:val="00DD6B95"/>
    <w:rsid w:val="00DD6C70"/>
    <w:rsid w:val="00DD6DA2"/>
    <w:rsid w:val="00DD729D"/>
    <w:rsid w:val="00DD75D1"/>
    <w:rsid w:val="00DD75D6"/>
    <w:rsid w:val="00DD761C"/>
    <w:rsid w:val="00DD7DB2"/>
    <w:rsid w:val="00DE0065"/>
    <w:rsid w:val="00DE00B1"/>
    <w:rsid w:val="00DE0171"/>
    <w:rsid w:val="00DE0333"/>
    <w:rsid w:val="00DE0558"/>
    <w:rsid w:val="00DE0620"/>
    <w:rsid w:val="00DE067E"/>
    <w:rsid w:val="00DE069B"/>
    <w:rsid w:val="00DE06F6"/>
    <w:rsid w:val="00DE07D7"/>
    <w:rsid w:val="00DE0806"/>
    <w:rsid w:val="00DE088E"/>
    <w:rsid w:val="00DE08D6"/>
    <w:rsid w:val="00DE08E2"/>
    <w:rsid w:val="00DE0CA7"/>
    <w:rsid w:val="00DE1109"/>
    <w:rsid w:val="00DE128B"/>
    <w:rsid w:val="00DE14EE"/>
    <w:rsid w:val="00DE14EF"/>
    <w:rsid w:val="00DE1799"/>
    <w:rsid w:val="00DE1836"/>
    <w:rsid w:val="00DE1B6B"/>
    <w:rsid w:val="00DE2067"/>
    <w:rsid w:val="00DE21AA"/>
    <w:rsid w:val="00DE21CF"/>
    <w:rsid w:val="00DE221F"/>
    <w:rsid w:val="00DE26B1"/>
    <w:rsid w:val="00DE279F"/>
    <w:rsid w:val="00DE29FE"/>
    <w:rsid w:val="00DE2B54"/>
    <w:rsid w:val="00DE2D4B"/>
    <w:rsid w:val="00DE2D90"/>
    <w:rsid w:val="00DE3072"/>
    <w:rsid w:val="00DE3357"/>
    <w:rsid w:val="00DE347C"/>
    <w:rsid w:val="00DE34BB"/>
    <w:rsid w:val="00DE370B"/>
    <w:rsid w:val="00DE3B58"/>
    <w:rsid w:val="00DE3E7C"/>
    <w:rsid w:val="00DE421D"/>
    <w:rsid w:val="00DE42A0"/>
    <w:rsid w:val="00DE45BD"/>
    <w:rsid w:val="00DE464E"/>
    <w:rsid w:val="00DE4664"/>
    <w:rsid w:val="00DE4811"/>
    <w:rsid w:val="00DE491C"/>
    <w:rsid w:val="00DE4B0C"/>
    <w:rsid w:val="00DE4EEE"/>
    <w:rsid w:val="00DE5042"/>
    <w:rsid w:val="00DE566C"/>
    <w:rsid w:val="00DE577C"/>
    <w:rsid w:val="00DE57C2"/>
    <w:rsid w:val="00DE5AB1"/>
    <w:rsid w:val="00DE5C7F"/>
    <w:rsid w:val="00DE5C8D"/>
    <w:rsid w:val="00DE5DC5"/>
    <w:rsid w:val="00DE5FDA"/>
    <w:rsid w:val="00DE6187"/>
    <w:rsid w:val="00DE61AA"/>
    <w:rsid w:val="00DE638B"/>
    <w:rsid w:val="00DE6416"/>
    <w:rsid w:val="00DE675F"/>
    <w:rsid w:val="00DE6ACB"/>
    <w:rsid w:val="00DE6B38"/>
    <w:rsid w:val="00DE6BED"/>
    <w:rsid w:val="00DE6C48"/>
    <w:rsid w:val="00DE6DE7"/>
    <w:rsid w:val="00DE6EC6"/>
    <w:rsid w:val="00DE6ED5"/>
    <w:rsid w:val="00DE7128"/>
    <w:rsid w:val="00DE7137"/>
    <w:rsid w:val="00DE71B8"/>
    <w:rsid w:val="00DE73AF"/>
    <w:rsid w:val="00DE752E"/>
    <w:rsid w:val="00DE7793"/>
    <w:rsid w:val="00DE799D"/>
    <w:rsid w:val="00DE7CA7"/>
    <w:rsid w:val="00DE7D03"/>
    <w:rsid w:val="00DE7E65"/>
    <w:rsid w:val="00DE7E9E"/>
    <w:rsid w:val="00DE7EB5"/>
    <w:rsid w:val="00DE7F45"/>
    <w:rsid w:val="00DF00BD"/>
    <w:rsid w:val="00DF02EC"/>
    <w:rsid w:val="00DF0506"/>
    <w:rsid w:val="00DF051E"/>
    <w:rsid w:val="00DF0820"/>
    <w:rsid w:val="00DF0A1F"/>
    <w:rsid w:val="00DF0A51"/>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98C"/>
    <w:rsid w:val="00DF1A6E"/>
    <w:rsid w:val="00DF1EB6"/>
    <w:rsid w:val="00DF1FD6"/>
    <w:rsid w:val="00DF205A"/>
    <w:rsid w:val="00DF22FF"/>
    <w:rsid w:val="00DF2458"/>
    <w:rsid w:val="00DF282D"/>
    <w:rsid w:val="00DF2CB4"/>
    <w:rsid w:val="00DF2D7B"/>
    <w:rsid w:val="00DF2DCE"/>
    <w:rsid w:val="00DF2EC0"/>
    <w:rsid w:val="00DF3062"/>
    <w:rsid w:val="00DF3125"/>
    <w:rsid w:val="00DF32AF"/>
    <w:rsid w:val="00DF32DD"/>
    <w:rsid w:val="00DF3307"/>
    <w:rsid w:val="00DF349B"/>
    <w:rsid w:val="00DF35AB"/>
    <w:rsid w:val="00DF360E"/>
    <w:rsid w:val="00DF3623"/>
    <w:rsid w:val="00DF3707"/>
    <w:rsid w:val="00DF3A2C"/>
    <w:rsid w:val="00DF3C20"/>
    <w:rsid w:val="00DF3CBE"/>
    <w:rsid w:val="00DF3D61"/>
    <w:rsid w:val="00DF3DA2"/>
    <w:rsid w:val="00DF4158"/>
    <w:rsid w:val="00DF4430"/>
    <w:rsid w:val="00DF4558"/>
    <w:rsid w:val="00DF4622"/>
    <w:rsid w:val="00DF4920"/>
    <w:rsid w:val="00DF494C"/>
    <w:rsid w:val="00DF4A36"/>
    <w:rsid w:val="00DF4C11"/>
    <w:rsid w:val="00DF4C38"/>
    <w:rsid w:val="00DF4DEA"/>
    <w:rsid w:val="00DF4E9A"/>
    <w:rsid w:val="00DF4F19"/>
    <w:rsid w:val="00DF5002"/>
    <w:rsid w:val="00DF5050"/>
    <w:rsid w:val="00DF5139"/>
    <w:rsid w:val="00DF5270"/>
    <w:rsid w:val="00DF5987"/>
    <w:rsid w:val="00DF5B4C"/>
    <w:rsid w:val="00DF5C86"/>
    <w:rsid w:val="00DF5C89"/>
    <w:rsid w:val="00DF6014"/>
    <w:rsid w:val="00DF628F"/>
    <w:rsid w:val="00DF6531"/>
    <w:rsid w:val="00DF6824"/>
    <w:rsid w:val="00DF688E"/>
    <w:rsid w:val="00DF691C"/>
    <w:rsid w:val="00DF6958"/>
    <w:rsid w:val="00DF69A9"/>
    <w:rsid w:val="00DF6A83"/>
    <w:rsid w:val="00DF6FDD"/>
    <w:rsid w:val="00DF7226"/>
    <w:rsid w:val="00DF76CF"/>
    <w:rsid w:val="00DF789B"/>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AAE"/>
    <w:rsid w:val="00E01CA7"/>
    <w:rsid w:val="00E01F88"/>
    <w:rsid w:val="00E01FD2"/>
    <w:rsid w:val="00E02197"/>
    <w:rsid w:val="00E02462"/>
    <w:rsid w:val="00E025B8"/>
    <w:rsid w:val="00E028E6"/>
    <w:rsid w:val="00E02A2D"/>
    <w:rsid w:val="00E02ABF"/>
    <w:rsid w:val="00E02C20"/>
    <w:rsid w:val="00E02F87"/>
    <w:rsid w:val="00E02F8D"/>
    <w:rsid w:val="00E0324B"/>
    <w:rsid w:val="00E0345F"/>
    <w:rsid w:val="00E03508"/>
    <w:rsid w:val="00E0360B"/>
    <w:rsid w:val="00E03678"/>
    <w:rsid w:val="00E036D6"/>
    <w:rsid w:val="00E03BEA"/>
    <w:rsid w:val="00E03C5A"/>
    <w:rsid w:val="00E03EF4"/>
    <w:rsid w:val="00E04016"/>
    <w:rsid w:val="00E0401E"/>
    <w:rsid w:val="00E0412C"/>
    <w:rsid w:val="00E042A0"/>
    <w:rsid w:val="00E045C4"/>
    <w:rsid w:val="00E046C1"/>
    <w:rsid w:val="00E047A1"/>
    <w:rsid w:val="00E049EC"/>
    <w:rsid w:val="00E04B81"/>
    <w:rsid w:val="00E04DDA"/>
    <w:rsid w:val="00E04EF0"/>
    <w:rsid w:val="00E05046"/>
    <w:rsid w:val="00E056CB"/>
    <w:rsid w:val="00E05724"/>
    <w:rsid w:val="00E05809"/>
    <w:rsid w:val="00E05858"/>
    <w:rsid w:val="00E05A0B"/>
    <w:rsid w:val="00E05A43"/>
    <w:rsid w:val="00E05BD3"/>
    <w:rsid w:val="00E05E4C"/>
    <w:rsid w:val="00E05EC6"/>
    <w:rsid w:val="00E05FC4"/>
    <w:rsid w:val="00E062E9"/>
    <w:rsid w:val="00E06374"/>
    <w:rsid w:val="00E0681C"/>
    <w:rsid w:val="00E068D5"/>
    <w:rsid w:val="00E0693E"/>
    <w:rsid w:val="00E06977"/>
    <w:rsid w:val="00E06AF4"/>
    <w:rsid w:val="00E06B1D"/>
    <w:rsid w:val="00E06B6A"/>
    <w:rsid w:val="00E06B72"/>
    <w:rsid w:val="00E06BB2"/>
    <w:rsid w:val="00E06E1C"/>
    <w:rsid w:val="00E06E71"/>
    <w:rsid w:val="00E06F6A"/>
    <w:rsid w:val="00E070BF"/>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E0"/>
    <w:rsid w:val="00E10D04"/>
    <w:rsid w:val="00E10D93"/>
    <w:rsid w:val="00E11124"/>
    <w:rsid w:val="00E113F9"/>
    <w:rsid w:val="00E1147B"/>
    <w:rsid w:val="00E114BC"/>
    <w:rsid w:val="00E1152A"/>
    <w:rsid w:val="00E11A10"/>
    <w:rsid w:val="00E11B6C"/>
    <w:rsid w:val="00E11B7C"/>
    <w:rsid w:val="00E11BC8"/>
    <w:rsid w:val="00E11EB8"/>
    <w:rsid w:val="00E11F35"/>
    <w:rsid w:val="00E1234A"/>
    <w:rsid w:val="00E1271B"/>
    <w:rsid w:val="00E1273A"/>
    <w:rsid w:val="00E12933"/>
    <w:rsid w:val="00E12935"/>
    <w:rsid w:val="00E12958"/>
    <w:rsid w:val="00E129DB"/>
    <w:rsid w:val="00E12A5A"/>
    <w:rsid w:val="00E12AF0"/>
    <w:rsid w:val="00E12C6A"/>
    <w:rsid w:val="00E12DE3"/>
    <w:rsid w:val="00E12F29"/>
    <w:rsid w:val="00E12FFC"/>
    <w:rsid w:val="00E1304D"/>
    <w:rsid w:val="00E1307A"/>
    <w:rsid w:val="00E130FF"/>
    <w:rsid w:val="00E13454"/>
    <w:rsid w:val="00E136AE"/>
    <w:rsid w:val="00E139D0"/>
    <w:rsid w:val="00E139E9"/>
    <w:rsid w:val="00E13B5B"/>
    <w:rsid w:val="00E13BC7"/>
    <w:rsid w:val="00E13D4C"/>
    <w:rsid w:val="00E14039"/>
    <w:rsid w:val="00E143F1"/>
    <w:rsid w:val="00E145A7"/>
    <w:rsid w:val="00E145E0"/>
    <w:rsid w:val="00E146A6"/>
    <w:rsid w:val="00E1478D"/>
    <w:rsid w:val="00E147E5"/>
    <w:rsid w:val="00E147FA"/>
    <w:rsid w:val="00E14913"/>
    <w:rsid w:val="00E149B6"/>
    <w:rsid w:val="00E149D5"/>
    <w:rsid w:val="00E14A9F"/>
    <w:rsid w:val="00E14DBA"/>
    <w:rsid w:val="00E14E6C"/>
    <w:rsid w:val="00E14F70"/>
    <w:rsid w:val="00E15011"/>
    <w:rsid w:val="00E150B1"/>
    <w:rsid w:val="00E1518A"/>
    <w:rsid w:val="00E15352"/>
    <w:rsid w:val="00E153A7"/>
    <w:rsid w:val="00E154A1"/>
    <w:rsid w:val="00E156B9"/>
    <w:rsid w:val="00E15744"/>
    <w:rsid w:val="00E15A42"/>
    <w:rsid w:val="00E15A52"/>
    <w:rsid w:val="00E15B94"/>
    <w:rsid w:val="00E15BF2"/>
    <w:rsid w:val="00E15ED2"/>
    <w:rsid w:val="00E16187"/>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6E9"/>
    <w:rsid w:val="00E21894"/>
    <w:rsid w:val="00E21965"/>
    <w:rsid w:val="00E2198E"/>
    <w:rsid w:val="00E21A94"/>
    <w:rsid w:val="00E220D2"/>
    <w:rsid w:val="00E222C6"/>
    <w:rsid w:val="00E2239D"/>
    <w:rsid w:val="00E224C9"/>
    <w:rsid w:val="00E225EC"/>
    <w:rsid w:val="00E22625"/>
    <w:rsid w:val="00E22857"/>
    <w:rsid w:val="00E2299B"/>
    <w:rsid w:val="00E229F7"/>
    <w:rsid w:val="00E22A10"/>
    <w:rsid w:val="00E22AD5"/>
    <w:rsid w:val="00E22BF5"/>
    <w:rsid w:val="00E22E2F"/>
    <w:rsid w:val="00E22EE3"/>
    <w:rsid w:val="00E23215"/>
    <w:rsid w:val="00E23223"/>
    <w:rsid w:val="00E23224"/>
    <w:rsid w:val="00E23227"/>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3F7"/>
    <w:rsid w:val="00E254D6"/>
    <w:rsid w:val="00E2558D"/>
    <w:rsid w:val="00E255B6"/>
    <w:rsid w:val="00E256F9"/>
    <w:rsid w:val="00E257BE"/>
    <w:rsid w:val="00E259A0"/>
    <w:rsid w:val="00E259D3"/>
    <w:rsid w:val="00E25CB4"/>
    <w:rsid w:val="00E25DAB"/>
    <w:rsid w:val="00E25DE0"/>
    <w:rsid w:val="00E25F1D"/>
    <w:rsid w:val="00E25F49"/>
    <w:rsid w:val="00E2615A"/>
    <w:rsid w:val="00E2617B"/>
    <w:rsid w:val="00E266AC"/>
    <w:rsid w:val="00E2690E"/>
    <w:rsid w:val="00E269FA"/>
    <w:rsid w:val="00E26E78"/>
    <w:rsid w:val="00E26E88"/>
    <w:rsid w:val="00E27081"/>
    <w:rsid w:val="00E272FE"/>
    <w:rsid w:val="00E27956"/>
    <w:rsid w:val="00E27961"/>
    <w:rsid w:val="00E27DE4"/>
    <w:rsid w:val="00E27EED"/>
    <w:rsid w:val="00E30063"/>
    <w:rsid w:val="00E300DA"/>
    <w:rsid w:val="00E3027F"/>
    <w:rsid w:val="00E3046C"/>
    <w:rsid w:val="00E30517"/>
    <w:rsid w:val="00E3070A"/>
    <w:rsid w:val="00E308FB"/>
    <w:rsid w:val="00E3093D"/>
    <w:rsid w:val="00E3098C"/>
    <w:rsid w:val="00E30A72"/>
    <w:rsid w:val="00E30D9A"/>
    <w:rsid w:val="00E30D9C"/>
    <w:rsid w:val="00E30DB2"/>
    <w:rsid w:val="00E30E43"/>
    <w:rsid w:val="00E30E65"/>
    <w:rsid w:val="00E30EF4"/>
    <w:rsid w:val="00E31506"/>
    <w:rsid w:val="00E31618"/>
    <w:rsid w:val="00E31619"/>
    <w:rsid w:val="00E317F8"/>
    <w:rsid w:val="00E319C7"/>
    <w:rsid w:val="00E31C9C"/>
    <w:rsid w:val="00E31CD0"/>
    <w:rsid w:val="00E3200D"/>
    <w:rsid w:val="00E328EE"/>
    <w:rsid w:val="00E32ADE"/>
    <w:rsid w:val="00E32B64"/>
    <w:rsid w:val="00E32C6E"/>
    <w:rsid w:val="00E32DAA"/>
    <w:rsid w:val="00E32E0E"/>
    <w:rsid w:val="00E32EF4"/>
    <w:rsid w:val="00E32F58"/>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6CC"/>
    <w:rsid w:val="00E3494A"/>
    <w:rsid w:val="00E34C26"/>
    <w:rsid w:val="00E34C50"/>
    <w:rsid w:val="00E34D51"/>
    <w:rsid w:val="00E34D6F"/>
    <w:rsid w:val="00E34E2C"/>
    <w:rsid w:val="00E34F08"/>
    <w:rsid w:val="00E34FCB"/>
    <w:rsid w:val="00E35297"/>
    <w:rsid w:val="00E3541F"/>
    <w:rsid w:val="00E3548A"/>
    <w:rsid w:val="00E3561A"/>
    <w:rsid w:val="00E3568B"/>
    <w:rsid w:val="00E35698"/>
    <w:rsid w:val="00E35AC2"/>
    <w:rsid w:val="00E35B29"/>
    <w:rsid w:val="00E35C6C"/>
    <w:rsid w:val="00E35E19"/>
    <w:rsid w:val="00E35EB9"/>
    <w:rsid w:val="00E35F47"/>
    <w:rsid w:val="00E35FE7"/>
    <w:rsid w:val="00E3610B"/>
    <w:rsid w:val="00E3620C"/>
    <w:rsid w:val="00E36383"/>
    <w:rsid w:val="00E363B9"/>
    <w:rsid w:val="00E36400"/>
    <w:rsid w:val="00E368AA"/>
    <w:rsid w:val="00E36AED"/>
    <w:rsid w:val="00E36B03"/>
    <w:rsid w:val="00E36C72"/>
    <w:rsid w:val="00E37209"/>
    <w:rsid w:val="00E372DB"/>
    <w:rsid w:val="00E3750C"/>
    <w:rsid w:val="00E377BF"/>
    <w:rsid w:val="00E379C5"/>
    <w:rsid w:val="00E37AD8"/>
    <w:rsid w:val="00E37C25"/>
    <w:rsid w:val="00E37E51"/>
    <w:rsid w:val="00E37FDD"/>
    <w:rsid w:val="00E4006E"/>
    <w:rsid w:val="00E40097"/>
    <w:rsid w:val="00E40345"/>
    <w:rsid w:val="00E40361"/>
    <w:rsid w:val="00E40362"/>
    <w:rsid w:val="00E4045B"/>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6C"/>
    <w:rsid w:val="00E427A0"/>
    <w:rsid w:val="00E427E1"/>
    <w:rsid w:val="00E42907"/>
    <w:rsid w:val="00E429BC"/>
    <w:rsid w:val="00E42A6A"/>
    <w:rsid w:val="00E42BFF"/>
    <w:rsid w:val="00E42CF2"/>
    <w:rsid w:val="00E42D71"/>
    <w:rsid w:val="00E42FB5"/>
    <w:rsid w:val="00E43023"/>
    <w:rsid w:val="00E43116"/>
    <w:rsid w:val="00E43182"/>
    <w:rsid w:val="00E431F8"/>
    <w:rsid w:val="00E432A3"/>
    <w:rsid w:val="00E432AE"/>
    <w:rsid w:val="00E4334C"/>
    <w:rsid w:val="00E434D2"/>
    <w:rsid w:val="00E4356E"/>
    <w:rsid w:val="00E43977"/>
    <w:rsid w:val="00E43A7B"/>
    <w:rsid w:val="00E43B8F"/>
    <w:rsid w:val="00E43CFB"/>
    <w:rsid w:val="00E43F1E"/>
    <w:rsid w:val="00E43F37"/>
    <w:rsid w:val="00E4409C"/>
    <w:rsid w:val="00E441BA"/>
    <w:rsid w:val="00E443F9"/>
    <w:rsid w:val="00E4466A"/>
    <w:rsid w:val="00E447D5"/>
    <w:rsid w:val="00E44B39"/>
    <w:rsid w:val="00E44E63"/>
    <w:rsid w:val="00E44EF9"/>
    <w:rsid w:val="00E45041"/>
    <w:rsid w:val="00E450D8"/>
    <w:rsid w:val="00E4515C"/>
    <w:rsid w:val="00E45179"/>
    <w:rsid w:val="00E452D0"/>
    <w:rsid w:val="00E45598"/>
    <w:rsid w:val="00E455D3"/>
    <w:rsid w:val="00E455F4"/>
    <w:rsid w:val="00E458B4"/>
    <w:rsid w:val="00E458BB"/>
    <w:rsid w:val="00E45A9D"/>
    <w:rsid w:val="00E45C09"/>
    <w:rsid w:val="00E45D84"/>
    <w:rsid w:val="00E45F1C"/>
    <w:rsid w:val="00E4607A"/>
    <w:rsid w:val="00E460A1"/>
    <w:rsid w:val="00E4636E"/>
    <w:rsid w:val="00E46809"/>
    <w:rsid w:val="00E46A54"/>
    <w:rsid w:val="00E46CC9"/>
    <w:rsid w:val="00E473EE"/>
    <w:rsid w:val="00E474ED"/>
    <w:rsid w:val="00E475F7"/>
    <w:rsid w:val="00E476E1"/>
    <w:rsid w:val="00E478D4"/>
    <w:rsid w:val="00E47C2F"/>
    <w:rsid w:val="00E47D5F"/>
    <w:rsid w:val="00E47D96"/>
    <w:rsid w:val="00E47F73"/>
    <w:rsid w:val="00E47FDB"/>
    <w:rsid w:val="00E5016A"/>
    <w:rsid w:val="00E50197"/>
    <w:rsid w:val="00E501A1"/>
    <w:rsid w:val="00E50330"/>
    <w:rsid w:val="00E50341"/>
    <w:rsid w:val="00E5036B"/>
    <w:rsid w:val="00E508D6"/>
    <w:rsid w:val="00E51343"/>
    <w:rsid w:val="00E5147E"/>
    <w:rsid w:val="00E515A3"/>
    <w:rsid w:val="00E515A6"/>
    <w:rsid w:val="00E51731"/>
    <w:rsid w:val="00E5174B"/>
    <w:rsid w:val="00E518A2"/>
    <w:rsid w:val="00E51A16"/>
    <w:rsid w:val="00E51B2E"/>
    <w:rsid w:val="00E51D2D"/>
    <w:rsid w:val="00E51E23"/>
    <w:rsid w:val="00E51ED0"/>
    <w:rsid w:val="00E51F7F"/>
    <w:rsid w:val="00E523F3"/>
    <w:rsid w:val="00E52889"/>
    <w:rsid w:val="00E52955"/>
    <w:rsid w:val="00E52B59"/>
    <w:rsid w:val="00E52B9C"/>
    <w:rsid w:val="00E52CCE"/>
    <w:rsid w:val="00E52D06"/>
    <w:rsid w:val="00E52D86"/>
    <w:rsid w:val="00E52F22"/>
    <w:rsid w:val="00E52F76"/>
    <w:rsid w:val="00E53125"/>
    <w:rsid w:val="00E5315C"/>
    <w:rsid w:val="00E534EA"/>
    <w:rsid w:val="00E53682"/>
    <w:rsid w:val="00E537C1"/>
    <w:rsid w:val="00E537CC"/>
    <w:rsid w:val="00E538E0"/>
    <w:rsid w:val="00E53923"/>
    <w:rsid w:val="00E53E31"/>
    <w:rsid w:val="00E542C2"/>
    <w:rsid w:val="00E544A8"/>
    <w:rsid w:val="00E54716"/>
    <w:rsid w:val="00E547DF"/>
    <w:rsid w:val="00E54984"/>
    <w:rsid w:val="00E54A5A"/>
    <w:rsid w:val="00E54B12"/>
    <w:rsid w:val="00E54B17"/>
    <w:rsid w:val="00E54BEA"/>
    <w:rsid w:val="00E54CC0"/>
    <w:rsid w:val="00E54D33"/>
    <w:rsid w:val="00E54DC6"/>
    <w:rsid w:val="00E56041"/>
    <w:rsid w:val="00E56334"/>
    <w:rsid w:val="00E56380"/>
    <w:rsid w:val="00E564C1"/>
    <w:rsid w:val="00E56629"/>
    <w:rsid w:val="00E5665E"/>
    <w:rsid w:val="00E56924"/>
    <w:rsid w:val="00E5692F"/>
    <w:rsid w:val="00E56BFC"/>
    <w:rsid w:val="00E56D97"/>
    <w:rsid w:val="00E56E3C"/>
    <w:rsid w:val="00E56EC7"/>
    <w:rsid w:val="00E56F05"/>
    <w:rsid w:val="00E56F3C"/>
    <w:rsid w:val="00E57020"/>
    <w:rsid w:val="00E5711F"/>
    <w:rsid w:val="00E574A8"/>
    <w:rsid w:val="00E578AD"/>
    <w:rsid w:val="00E57E80"/>
    <w:rsid w:val="00E57ECC"/>
    <w:rsid w:val="00E6000E"/>
    <w:rsid w:val="00E60050"/>
    <w:rsid w:val="00E6014B"/>
    <w:rsid w:val="00E60247"/>
    <w:rsid w:val="00E602C9"/>
    <w:rsid w:val="00E602D9"/>
    <w:rsid w:val="00E60589"/>
    <w:rsid w:val="00E6074B"/>
    <w:rsid w:val="00E60790"/>
    <w:rsid w:val="00E608B7"/>
    <w:rsid w:val="00E608E1"/>
    <w:rsid w:val="00E60BCD"/>
    <w:rsid w:val="00E60D2A"/>
    <w:rsid w:val="00E60D72"/>
    <w:rsid w:val="00E60E12"/>
    <w:rsid w:val="00E60F80"/>
    <w:rsid w:val="00E6109F"/>
    <w:rsid w:val="00E611D5"/>
    <w:rsid w:val="00E6134E"/>
    <w:rsid w:val="00E613CE"/>
    <w:rsid w:val="00E61DAC"/>
    <w:rsid w:val="00E61EE9"/>
    <w:rsid w:val="00E61F86"/>
    <w:rsid w:val="00E61FB5"/>
    <w:rsid w:val="00E62216"/>
    <w:rsid w:val="00E6222F"/>
    <w:rsid w:val="00E62264"/>
    <w:rsid w:val="00E6264C"/>
    <w:rsid w:val="00E62999"/>
    <w:rsid w:val="00E62AF2"/>
    <w:rsid w:val="00E62C6B"/>
    <w:rsid w:val="00E62DDA"/>
    <w:rsid w:val="00E62EB3"/>
    <w:rsid w:val="00E630F7"/>
    <w:rsid w:val="00E634A7"/>
    <w:rsid w:val="00E637A2"/>
    <w:rsid w:val="00E637CD"/>
    <w:rsid w:val="00E63A8C"/>
    <w:rsid w:val="00E63BE7"/>
    <w:rsid w:val="00E63D7B"/>
    <w:rsid w:val="00E63DA0"/>
    <w:rsid w:val="00E64050"/>
    <w:rsid w:val="00E640C7"/>
    <w:rsid w:val="00E640DB"/>
    <w:rsid w:val="00E64327"/>
    <w:rsid w:val="00E643D0"/>
    <w:rsid w:val="00E644F1"/>
    <w:rsid w:val="00E64763"/>
    <w:rsid w:val="00E647DC"/>
    <w:rsid w:val="00E6484F"/>
    <w:rsid w:val="00E64B4F"/>
    <w:rsid w:val="00E64C7B"/>
    <w:rsid w:val="00E65333"/>
    <w:rsid w:val="00E65722"/>
    <w:rsid w:val="00E65726"/>
    <w:rsid w:val="00E65A35"/>
    <w:rsid w:val="00E65BB3"/>
    <w:rsid w:val="00E65C87"/>
    <w:rsid w:val="00E65D33"/>
    <w:rsid w:val="00E65E6B"/>
    <w:rsid w:val="00E65F12"/>
    <w:rsid w:val="00E6610C"/>
    <w:rsid w:val="00E661F1"/>
    <w:rsid w:val="00E6640D"/>
    <w:rsid w:val="00E66520"/>
    <w:rsid w:val="00E66589"/>
    <w:rsid w:val="00E665F1"/>
    <w:rsid w:val="00E666A1"/>
    <w:rsid w:val="00E6682F"/>
    <w:rsid w:val="00E66B1A"/>
    <w:rsid w:val="00E66B86"/>
    <w:rsid w:val="00E673F7"/>
    <w:rsid w:val="00E67400"/>
    <w:rsid w:val="00E67573"/>
    <w:rsid w:val="00E675B5"/>
    <w:rsid w:val="00E67631"/>
    <w:rsid w:val="00E677F9"/>
    <w:rsid w:val="00E678F2"/>
    <w:rsid w:val="00E67BC6"/>
    <w:rsid w:val="00E67C53"/>
    <w:rsid w:val="00E67FDA"/>
    <w:rsid w:val="00E67FE2"/>
    <w:rsid w:val="00E7041A"/>
    <w:rsid w:val="00E705E5"/>
    <w:rsid w:val="00E7068F"/>
    <w:rsid w:val="00E707A2"/>
    <w:rsid w:val="00E70A0C"/>
    <w:rsid w:val="00E70AFF"/>
    <w:rsid w:val="00E70B0C"/>
    <w:rsid w:val="00E70B99"/>
    <w:rsid w:val="00E70C6F"/>
    <w:rsid w:val="00E70D5D"/>
    <w:rsid w:val="00E70E6D"/>
    <w:rsid w:val="00E70EE5"/>
    <w:rsid w:val="00E71915"/>
    <w:rsid w:val="00E71952"/>
    <w:rsid w:val="00E71D07"/>
    <w:rsid w:val="00E71DF1"/>
    <w:rsid w:val="00E71E30"/>
    <w:rsid w:val="00E71EDB"/>
    <w:rsid w:val="00E71FBA"/>
    <w:rsid w:val="00E722FC"/>
    <w:rsid w:val="00E723D3"/>
    <w:rsid w:val="00E7242A"/>
    <w:rsid w:val="00E72737"/>
    <w:rsid w:val="00E727F4"/>
    <w:rsid w:val="00E72825"/>
    <w:rsid w:val="00E729FA"/>
    <w:rsid w:val="00E72ABE"/>
    <w:rsid w:val="00E72ACB"/>
    <w:rsid w:val="00E72BCC"/>
    <w:rsid w:val="00E72C01"/>
    <w:rsid w:val="00E72E36"/>
    <w:rsid w:val="00E7309E"/>
    <w:rsid w:val="00E73152"/>
    <w:rsid w:val="00E73279"/>
    <w:rsid w:val="00E73302"/>
    <w:rsid w:val="00E7362A"/>
    <w:rsid w:val="00E73679"/>
    <w:rsid w:val="00E739A7"/>
    <w:rsid w:val="00E73E01"/>
    <w:rsid w:val="00E73E83"/>
    <w:rsid w:val="00E73FD6"/>
    <w:rsid w:val="00E740CA"/>
    <w:rsid w:val="00E7449A"/>
    <w:rsid w:val="00E74581"/>
    <w:rsid w:val="00E746D0"/>
    <w:rsid w:val="00E74A5E"/>
    <w:rsid w:val="00E74B5A"/>
    <w:rsid w:val="00E74D56"/>
    <w:rsid w:val="00E75096"/>
    <w:rsid w:val="00E7524F"/>
    <w:rsid w:val="00E7539D"/>
    <w:rsid w:val="00E754BE"/>
    <w:rsid w:val="00E7556D"/>
    <w:rsid w:val="00E7568A"/>
    <w:rsid w:val="00E75693"/>
    <w:rsid w:val="00E756FB"/>
    <w:rsid w:val="00E75871"/>
    <w:rsid w:val="00E758AA"/>
    <w:rsid w:val="00E759B5"/>
    <w:rsid w:val="00E75BE4"/>
    <w:rsid w:val="00E75E94"/>
    <w:rsid w:val="00E75F94"/>
    <w:rsid w:val="00E76063"/>
    <w:rsid w:val="00E76124"/>
    <w:rsid w:val="00E7612F"/>
    <w:rsid w:val="00E76141"/>
    <w:rsid w:val="00E76270"/>
    <w:rsid w:val="00E7663E"/>
    <w:rsid w:val="00E76B45"/>
    <w:rsid w:val="00E77040"/>
    <w:rsid w:val="00E772A7"/>
    <w:rsid w:val="00E772C4"/>
    <w:rsid w:val="00E77655"/>
    <w:rsid w:val="00E77808"/>
    <w:rsid w:val="00E778F8"/>
    <w:rsid w:val="00E77910"/>
    <w:rsid w:val="00E77A83"/>
    <w:rsid w:val="00E77F3A"/>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853"/>
    <w:rsid w:val="00E81E1A"/>
    <w:rsid w:val="00E81EB3"/>
    <w:rsid w:val="00E81EB9"/>
    <w:rsid w:val="00E8203A"/>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39A"/>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995"/>
    <w:rsid w:val="00E84A69"/>
    <w:rsid w:val="00E84B2D"/>
    <w:rsid w:val="00E85233"/>
    <w:rsid w:val="00E852C1"/>
    <w:rsid w:val="00E852FA"/>
    <w:rsid w:val="00E853AC"/>
    <w:rsid w:val="00E85483"/>
    <w:rsid w:val="00E854EA"/>
    <w:rsid w:val="00E85646"/>
    <w:rsid w:val="00E856D9"/>
    <w:rsid w:val="00E858C5"/>
    <w:rsid w:val="00E8598B"/>
    <w:rsid w:val="00E85AB8"/>
    <w:rsid w:val="00E85EFA"/>
    <w:rsid w:val="00E86057"/>
    <w:rsid w:val="00E8608E"/>
    <w:rsid w:val="00E861F7"/>
    <w:rsid w:val="00E8627F"/>
    <w:rsid w:val="00E8634F"/>
    <w:rsid w:val="00E863B5"/>
    <w:rsid w:val="00E864CA"/>
    <w:rsid w:val="00E864F2"/>
    <w:rsid w:val="00E86647"/>
    <w:rsid w:val="00E8690D"/>
    <w:rsid w:val="00E86AB6"/>
    <w:rsid w:val="00E86BF7"/>
    <w:rsid w:val="00E86CDF"/>
    <w:rsid w:val="00E8710E"/>
    <w:rsid w:val="00E87182"/>
    <w:rsid w:val="00E87188"/>
    <w:rsid w:val="00E871DE"/>
    <w:rsid w:val="00E873AB"/>
    <w:rsid w:val="00E87934"/>
    <w:rsid w:val="00E879F0"/>
    <w:rsid w:val="00E87A81"/>
    <w:rsid w:val="00E87A89"/>
    <w:rsid w:val="00E87AE6"/>
    <w:rsid w:val="00E87AF6"/>
    <w:rsid w:val="00E87BC7"/>
    <w:rsid w:val="00E87BFE"/>
    <w:rsid w:val="00E87CB1"/>
    <w:rsid w:val="00E87CFB"/>
    <w:rsid w:val="00E87E85"/>
    <w:rsid w:val="00E900CD"/>
    <w:rsid w:val="00E90112"/>
    <w:rsid w:val="00E90618"/>
    <w:rsid w:val="00E906BC"/>
    <w:rsid w:val="00E907E7"/>
    <w:rsid w:val="00E90D7A"/>
    <w:rsid w:val="00E90E62"/>
    <w:rsid w:val="00E9108C"/>
    <w:rsid w:val="00E9109D"/>
    <w:rsid w:val="00E91139"/>
    <w:rsid w:val="00E915C2"/>
    <w:rsid w:val="00E915E1"/>
    <w:rsid w:val="00E9178B"/>
    <w:rsid w:val="00E91791"/>
    <w:rsid w:val="00E91982"/>
    <w:rsid w:val="00E919F0"/>
    <w:rsid w:val="00E91A2C"/>
    <w:rsid w:val="00E91BF2"/>
    <w:rsid w:val="00E91DDE"/>
    <w:rsid w:val="00E91E61"/>
    <w:rsid w:val="00E920B8"/>
    <w:rsid w:val="00E924C7"/>
    <w:rsid w:val="00E925BB"/>
    <w:rsid w:val="00E9281F"/>
    <w:rsid w:val="00E92979"/>
    <w:rsid w:val="00E92A20"/>
    <w:rsid w:val="00E92E51"/>
    <w:rsid w:val="00E92F0A"/>
    <w:rsid w:val="00E92F7E"/>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4E28"/>
    <w:rsid w:val="00E94EEA"/>
    <w:rsid w:val="00E94F5C"/>
    <w:rsid w:val="00E95367"/>
    <w:rsid w:val="00E95388"/>
    <w:rsid w:val="00E9548B"/>
    <w:rsid w:val="00E955D6"/>
    <w:rsid w:val="00E9570B"/>
    <w:rsid w:val="00E95754"/>
    <w:rsid w:val="00E95829"/>
    <w:rsid w:val="00E958BB"/>
    <w:rsid w:val="00E95964"/>
    <w:rsid w:val="00E959A9"/>
    <w:rsid w:val="00E95A9A"/>
    <w:rsid w:val="00E95DFB"/>
    <w:rsid w:val="00E9627E"/>
    <w:rsid w:val="00E96426"/>
    <w:rsid w:val="00E96884"/>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507"/>
    <w:rsid w:val="00E97512"/>
    <w:rsid w:val="00E97529"/>
    <w:rsid w:val="00E979A9"/>
    <w:rsid w:val="00E979C7"/>
    <w:rsid w:val="00E97B17"/>
    <w:rsid w:val="00E97B9A"/>
    <w:rsid w:val="00E97C24"/>
    <w:rsid w:val="00E97C34"/>
    <w:rsid w:val="00E97CB6"/>
    <w:rsid w:val="00E97D2D"/>
    <w:rsid w:val="00E97DF8"/>
    <w:rsid w:val="00E97F8A"/>
    <w:rsid w:val="00EA000E"/>
    <w:rsid w:val="00EA0281"/>
    <w:rsid w:val="00EA04F0"/>
    <w:rsid w:val="00EA07C8"/>
    <w:rsid w:val="00EA08C8"/>
    <w:rsid w:val="00EA0BD3"/>
    <w:rsid w:val="00EA0BFA"/>
    <w:rsid w:val="00EA0E05"/>
    <w:rsid w:val="00EA0E10"/>
    <w:rsid w:val="00EA0F17"/>
    <w:rsid w:val="00EA0F53"/>
    <w:rsid w:val="00EA0F56"/>
    <w:rsid w:val="00EA12A1"/>
    <w:rsid w:val="00EA148D"/>
    <w:rsid w:val="00EA152D"/>
    <w:rsid w:val="00EA189F"/>
    <w:rsid w:val="00EA18F1"/>
    <w:rsid w:val="00EA1A5B"/>
    <w:rsid w:val="00EA1B19"/>
    <w:rsid w:val="00EA1B4A"/>
    <w:rsid w:val="00EA1BF0"/>
    <w:rsid w:val="00EA1CC1"/>
    <w:rsid w:val="00EA1E46"/>
    <w:rsid w:val="00EA2089"/>
    <w:rsid w:val="00EA212E"/>
    <w:rsid w:val="00EA2271"/>
    <w:rsid w:val="00EA2585"/>
    <w:rsid w:val="00EA25AE"/>
    <w:rsid w:val="00EA264D"/>
    <w:rsid w:val="00EA2730"/>
    <w:rsid w:val="00EA2768"/>
    <w:rsid w:val="00EA27DB"/>
    <w:rsid w:val="00EA2956"/>
    <w:rsid w:val="00EA2C11"/>
    <w:rsid w:val="00EA2F23"/>
    <w:rsid w:val="00EA3027"/>
    <w:rsid w:val="00EA30E6"/>
    <w:rsid w:val="00EA3385"/>
    <w:rsid w:val="00EA3487"/>
    <w:rsid w:val="00EA3590"/>
    <w:rsid w:val="00EA35A0"/>
    <w:rsid w:val="00EA3641"/>
    <w:rsid w:val="00EA373D"/>
    <w:rsid w:val="00EA396F"/>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B9E"/>
    <w:rsid w:val="00EA4C72"/>
    <w:rsid w:val="00EA4DAC"/>
    <w:rsid w:val="00EA5029"/>
    <w:rsid w:val="00EA515C"/>
    <w:rsid w:val="00EA52E0"/>
    <w:rsid w:val="00EA5335"/>
    <w:rsid w:val="00EA5662"/>
    <w:rsid w:val="00EA573C"/>
    <w:rsid w:val="00EA5863"/>
    <w:rsid w:val="00EA5A10"/>
    <w:rsid w:val="00EA5B93"/>
    <w:rsid w:val="00EA5C33"/>
    <w:rsid w:val="00EA5C55"/>
    <w:rsid w:val="00EA5D2B"/>
    <w:rsid w:val="00EA6031"/>
    <w:rsid w:val="00EA61F3"/>
    <w:rsid w:val="00EA6272"/>
    <w:rsid w:val="00EA62C2"/>
    <w:rsid w:val="00EA630B"/>
    <w:rsid w:val="00EA6354"/>
    <w:rsid w:val="00EA63AA"/>
    <w:rsid w:val="00EA6B9C"/>
    <w:rsid w:val="00EA6D16"/>
    <w:rsid w:val="00EA6E29"/>
    <w:rsid w:val="00EA6E8A"/>
    <w:rsid w:val="00EA760B"/>
    <w:rsid w:val="00EA79D4"/>
    <w:rsid w:val="00EA7A46"/>
    <w:rsid w:val="00EA7AF8"/>
    <w:rsid w:val="00EA7B1C"/>
    <w:rsid w:val="00EA7CE6"/>
    <w:rsid w:val="00EA7D47"/>
    <w:rsid w:val="00EA7E15"/>
    <w:rsid w:val="00EA7E37"/>
    <w:rsid w:val="00EA7E9E"/>
    <w:rsid w:val="00EA7EEF"/>
    <w:rsid w:val="00EA7EF5"/>
    <w:rsid w:val="00EA7F1F"/>
    <w:rsid w:val="00EB0083"/>
    <w:rsid w:val="00EB02F0"/>
    <w:rsid w:val="00EB0450"/>
    <w:rsid w:val="00EB0490"/>
    <w:rsid w:val="00EB05DC"/>
    <w:rsid w:val="00EB065C"/>
    <w:rsid w:val="00EB0946"/>
    <w:rsid w:val="00EB0ABD"/>
    <w:rsid w:val="00EB0C54"/>
    <w:rsid w:val="00EB0CEE"/>
    <w:rsid w:val="00EB0CF9"/>
    <w:rsid w:val="00EB1705"/>
    <w:rsid w:val="00EB17C2"/>
    <w:rsid w:val="00EB191C"/>
    <w:rsid w:val="00EB1F36"/>
    <w:rsid w:val="00EB233C"/>
    <w:rsid w:val="00EB2435"/>
    <w:rsid w:val="00EB2571"/>
    <w:rsid w:val="00EB269A"/>
    <w:rsid w:val="00EB2769"/>
    <w:rsid w:val="00EB2814"/>
    <w:rsid w:val="00EB296A"/>
    <w:rsid w:val="00EB2BA4"/>
    <w:rsid w:val="00EB2C13"/>
    <w:rsid w:val="00EB2C3D"/>
    <w:rsid w:val="00EB2E1D"/>
    <w:rsid w:val="00EB30EC"/>
    <w:rsid w:val="00EB340C"/>
    <w:rsid w:val="00EB344C"/>
    <w:rsid w:val="00EB3495"/>
    <w:rsid w:val="00EB3828"/>
    <w:rsid w:val="00EB3953"/>
    <w:rsid w:val="00EB3C6C"/>
    <w:rsid w:val="00EB3C79"/>
    <w:rsid w:val="00EB3CE0"/>
    <w:rsid w:val="00EB3DB0"/>
    <w:rsid w:val="00EB3DC4"/>
    <w:rsid w:val="00EB3E4D"/>
    <w:rsid w:val="00EB3FE3"/>
    <w:rsid w:val="00EB410B"/>
    <w:rsid w:val="00EB4128"/>
    <w:rsid w:val="00EB41F2"/>
    <w:rsid w:val="00EB4206"/>
    <w:rsid w:val="00EB42C8"/>
    <w:rsid w:val="00EB461B"/>
    <w:rsid w:val="00EB47D8"/>
    <w:rsid w:val="00EB4A9C"/>
    <w:rsid w:val="00EB4BB8"/>
    <w:rsid w:val="00EB4BF8"/>
    <w:rsid w:val="00EB4C5A"/>
    <w:rsid w:val="00EB4DCD"/>
    <w:rsid w:val="00EB5008"/>
    <w:rsid w:val="00EB534C"/>
    <w:rsid w:val="00EB538C"/>
    <w:rsid w:val="00EB5543"/>
    <w:rsid w:val="00EB5581"/>
    <w:rsid w:val="00EB55D2"/>
    <w:rsid w:val="00EB560F"/>
    <w:rsid w:val="00EB56E5"/>
    <w:rsid w:val="00EB57CC"/>
    <w:rsid w:val="00EB5A08"/>
    <w:rsid w:val="00EB5B99"/>
    <w:rsid w:val="00EB5C31"/>
    <w:rsid w:val="00EB5DAF"/>
    <w:rsid w:val="00EB5E58"/>
    <w:rsid w:val="00EB5F50"/>
    <w:rsid w:val="00EB5F5A"/>
    <w:rsid w:val="00EB61FC"/>
    <w:rsid w:val="00EB6370"/>
    <w:rsid w:val="00EB64C2"/>
    <w:rsid w:val="00EB64E7"/>
    <w:rsid w:val="00EB6721"/>
    <w:rsid w:val="00EB675E"/>
    <w:rsid w:val="00EB6A9F"/>
    <w:rsid w:val="00EB6B32"/>
    <w:rsid w:val="00EB6C53"/>
    <w:rsid w:val="00EB6C91"/>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228"/>
    <w:rsid w:val="00EC05B8"/>
    <w:rsid w:val="00EC06DE"/>
    <w:rsid w:val="00EC0826"/>
    <w:rsid w:val="00EC0866"/>
    <w:rsid w:val="00EC0911"/>
    <w:rsid w:val="00EC0A5E"/>
    <w:rsid w:val="00EC0BA8"/>
    <w:rsid w:val="00EC0C61"/>
    <w:rsid w:val="00EC0C62"/>
    <w:rsid w:val="00EC0F1E"/>
    <w:rsid w:val="00EC0FF7"/>
    <w:rsid w:val="00EC1046"/>
    <w:rsid w:val="00EC17B0"/>
    <w:rsid w:val="00EC1822"/>
    <w:rsid w:val="00EC1838"/>
    <w:rsid w:val="00EC183D"/>
    <w:rsid w:val="00EC18CD"/>
    <w:rsid w:val="00EC1A2D"/>
    <w:rsid w:val="00EC1D6A"/>
    <w:rsid w:val="00EC1D83"/>
    <w:rsid w:val="00EC1FE9"/>
    <w:rsid w:val="00EC219F"/>
    <w:rsid w:val="00EC23E1"/>
    <w:rsid w:val="00EC252D"/>
    <w:rsid w:val="00EC259E"/>
    <w:rsid w:val="00EC2603"/>
    <w:rsid w:val="00EC26A6"/>
    <w:rsid w:val="00EC28CD"/>
    <w:rsid w:val="00EC2915"/>
    <w:rsid w:val="00EC2BCF"/>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2BA"/>
    <w:rsid w:val="00EC434A"/>
    <w:rsid w:val="00EC44D4"/>
    <w:rsid w:val="00EC44E7"/>
    <w:rsid w:val="00EC4584"/>
    <w:rsid w:val="00EC47B3"/>
    <w:rsid w:val="00EC48D7"/>
    <w:rsid w:val="00EC4C71"/>
    <w:rsid w:val="00EC4C9B"/>
    <w:rsid w:val="00EC4D77"/>
    <w:rsid w:val="00EC4D7B"/>
    <w:rsid w:val="00EC4E2E"/>
    <w:rsid w:val="00EC5035"/>
    <w:rsid w:val="00EC5125"/>
    <w:rsid w:val="00EC5184"/>
    <w:rsid w:val="00EC541A"/>
    <w:rsid w:val="00EC544B"/>
    <w:rsid w:val="00EC5461"/>
    <w:rsid w:val="00EC548A"/>
    <w:rsid w:val="00EC555C"/>
    <w:rsid w:val="00EC55A8"/>
    <w:rsid w:val="00EC5AC1"/>
    <w:rsid w:val="00EC5E70"/>
    <w:rsid w:val="00EC5EA0"/>
    <w:rsid w:val="00EC5F49"/>
    <w:rsid w:val="00EC60A1"/>
    <w:rsid w:val="00EC614D"/>
    <w:rsid w:val="00EC6337"/>
    <w:rsid w:val="00EC6859"/>
    <w:rsid w:val="00EC6A42"/>
    <w:rsid w:val="00EC6CF7"/>
    <w:rsid w:val="00EC6D68"/>
    <w:rsid w:val="00EC6D82"/>
    <w:rsid w:val="00EC7183"/>
    <w:rsid w:val="00EC71AB"/>
    <w:rsid w:val="00EC757E"/>
    <w:rsid w:val="00EC78DE"/>
    <w:rsid w:val="00EC7BD1"/>
    <w:rsid w:val="00EC7E1F"/>
    <w:rsid w:val="00EC7EE8"/>
    <w:rsid w:val="00ED0152"/>
    <w:rsid w:val="00ED03A7"/>
    <w:rsid w:val="00ED0494"/>
    <w:rsid w:val="00ED0521"/>
    <w:rsid w:val="00ED07A3"/>
    <w:rsid w:val="00ED08BE"/>
    <w:rsid w:val="00ED09C8"/>
    <w:rsid w:val="00ED0B2F"/>
    <w:rsid w:val="00ED0DE8"/>
    <w:rsid w:val="00ED0EB9"/>
    <w:rsid w:val="00ED1293"/>
    <w:rsid w:val="00ED16D9"/>
    <w:rsid w:val="00ED17D6"/>
    <w:rsid w:val="00ED1837"/>
    <w:rsid w:val="00ED18C7"/>
    <w:rsid w:val="00ED1A21"/>
    <w:rsid w:val="00ED1A39"/>
    <w:rsid w:val="00ED1A3C"/>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8E"/>
    <w:rsid w:val="00ED54F7"/>
    <w:rsid w:val="00ED55B8"/>
    <w:rsid w:val="00ED56A7"/>
    <w:rsid w:val="00ED58F2"/>
    <w:rsid w:val="00ED5930"/>
    <w:rsid w:val="00ED596B"/>
    <w:rsid w:val="00ED59F7"/>
    <w:rsid w:val="00ED5AD8"/>
    <w:rsid w:val="00ED5BDF"/>
    <w:rsid w:val="00ED5D02"/>
    <w:rsid w:val="00ED6100"/>
    <w:rsid w:val="00ED61B7"/>
    <w:rsid w:val="00ED6723"/>
    <w:rsid w:val="00ED6A1F"/>
    <w:rsid w:val="00ED6A40"/>
    <w:rsid w:val="00ED6A57"/>
    <w:rsid w:val="00ED6E4E"/>
    <w:rsid w:val="00ED6EE9"/>
    <w:rsid w:val="00ED704D"/>
    <w:rsid w:val="00ED70C4"/>
    <w:rsid w:val="00ED71BC"/>
    <w:rsid w:val="00ED7205"/>
    <w:rsid w:val="00ED7372"/>
    <w:rsid w:val="00ED753C"/>
    <w:rsid w:val="00ED794F"/>
    <w:rsid w:val="00ED7A76"/>
    <w:rsid w:val="00ED7BAF"/>
    <w:rsid w:val="00ED7C3C"/>
    <w:rsid w:val="00ED7D62"/>
    <w:rsid w:val="00ED7EAA"/>
    <w:rsid w:val="00EE0154"/>
    <w:rsid w:val="00EE022F"/>
    <w:rsid w:val="00EE0305"/>
    <w:rsid w:val="00EE0318"/>
    <w:rsid w:val="00EE0335"/>
    <w:rsid w:val="00EE0443"/>
    <w:rsid w:val="00EE0602"/>
    <w:rsid w:val="00EE08BC"/>
    <w:rsid w:val="00EE0935"/>
    <w:rsid w:val="00EE0951"/>
    <w:rsid w:val="00EE09EA"/>
    <w:rsid w:val="00EE0A49"/>
    <w:rsid w:val="00EE0A8B"/>
    <w:rsid w:val="00EE0CF2"/>
    <w:rsid w:val="00EE0E8D"/>
    <w:rsid w:val="00EE0F72"/>
    <w:rsid w:val="00EE1060"/>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DC9"/>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E05"/>
    <w:rsid w:val="00EE6EA1"/>
    <w:rsid w:val="00EE6F69"/>
    <w:rsid w:val="00EE71A4"/>
    <w:rsid w:val="00EE71ED"/>
    <w:rsid w:val="00EE7286"/>
    <w:rsid w:val="00EE73C3"/>
    <w:rsid w:val="00EE752C"/>
    <w:rsid w:val="00EE7556"/>
    <w:rsid w:val="00EE79AA"/>
    <w:rsid w:val="00EE7BF9"/>
    <w:rsid w:val="00EE7D91"/>
    <w:rsid w:val="00EE7DBA"/>
    <w:rsid w:val="00EE7ECE"/>
    <w:rsid w:val="00EE7F2E"/>
    <w:rsid w:val="00EF0045"/>
    <w:rsid w:val="00EF0191"/>
    <w:rsid w:val="00EF0284"/>
    <w:rsid w:val="00EF0299"/>
    <w:rsid w:val="00EF0367"/>
    <w:rsid w:val="00EF05AB"/>
    <w:rsid w:val="00EF0806"/>
    <w:rsid w:val="00EF082A"/>
    <w:rsid w:val="00EF098D"/>
    <w:rsid w:val="00EF0AF0"/>
    <w:rsid w:val="00EF0BAC"/>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7C"/>
    <w:rsid w:val="00EF28E6"/>
    <w:rsid w:val="00EF29C8"/>
    <w:rsid w:val="00EF2B57"/>
    <w:rsid w:val="00EF2EE6"/>
    <w:rsid w:val="00EF2F7D"/>
    <w:rsid w:val="00EF2FB5"/>
    <w:rsid w:val="00EF3481"/>
    <w:rsid w:val="00EF35D9"/>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6A4"/>
    <w:rsid w:val="00EF46F4"/>
    <w:rsid w:val="00EF493B"/>
    <w:rsid w:val="00EF4CEC"/>
    <w:rsid w:val="00EF4F32"/>
    <w:rsid w:val="00EF5018"/>
    <w:rsid w:val="00EF512D"/>
    <w:rsid w:val="00EF52F6"/>
    <w:rsid w:val="00EF5326"/>
    <w:rsid w:val="00EF57F7"/>
    <w:rsid w:val="00EF580B"/>
    <w:rsid w:val="00EF5861"/>
    <w:rsid w:val="00EF5E5C"/>
    <w:rsid w:val="00EF5EE9"/>
    <w:rsid w:val="00EF5F51"/>
    <w:rsid w:val="00EF6038"/>
    <w:rsid w:val="00EF6050"/>
    <w:rsid w:val="00EF61C2"/>
    <w:rsid w:val="00EF631E"/>
    <w:rsid w:val="00EF634C"/>
    <w:rsid w:val="00EF65C8"/>
    <w:rsid w:val="00EF69D6"/>
    <w:rsid w:val="00EF6AF6"/>
    <w:rsid w:val="00EF6BBF"/>
    <w:rsid w:val="00EF6EF5"/>
    <w:rsid w:val="00EF6F6C"/>
    <w:rsid w:val="00EF704E"/>
    <w:rsid w:val="00EF70D0"/>
    <w:rsid w:val="00EF7179"/>
    <w:rsid w:val="00EF71EE"/>
    <w:rsid w:val="00EF7202"/>
    <w:rsid w:val="00EF7292"/>
    <w:rsid w:val="00EF73DC"/>
    <w:rsid w:val="00EF7690"/>
    <w:rsid w:val="00EF769C"/>
    <w:rsid w:val="00EF77E3"/>
    <w:rsid w:val="00EF783B"/>
    <w:rsid w:val="00EF786F"/>
    <w:rsid w:val="00EF7878"/>
    <w:rsid w:val="00EF7AA1"/>
    <w:rsid w:val="00EF7D34"/>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8DF"/>
    <w:rsid w:val="00F01979"/>
    <w:rsid w:val="00F0197D"/>
    <w:rsid w:val="00F01A58"/>
    <w:rsid w:val="00F01CE1"/>
    <w:rsid w:val="00F01FAA"/>
    <w:rsid w:val="00F01FC3"/>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745"/>
    <w:rsid w:val="00F0474C"/>
    <w:rsid w:val="00F04C2F"/>
    <w:rsid w:val="00F04D51"/>
    <w:rsid w:val="00F04EF1"/>
    <w:rsid w:val="00F05011"/>
    <w:rsid w:val="00F050DB"/>
    <w:rsid w:val="00F051B9"/>
    <w:rsid w:val="00F051BE"/>
    <w:rsid w:val="00F05262"/>
    <w:rsid w:val="00F0545D"/>
    <w:rsid w:val="00F0551F"/>
    <w:rsid w:val="00F05D68"/>
    <w:rsid w:val="00F05EED"/>
    <w:rsid w:val="00F05F27"/>
    <w:rsid w:val="00F06018"/>
    <w:rsid w:val="00F0627D"/>
    <w:rsid w:val="00F0660F"/>
    <w:rsid w:val="00F066C3"/>
    <w:rsid w:val="00F06B4F"/>
    <w:rsid w:val="00F06DDC"/>
    <w:rsid w:val="00F06F02"/>
    <w:rsid w:val="00F0740A"/>
    <w:rsid w:val="00F075F4"/>
    <w:rsid w:val="00F077C2"/>
    <w:rsid w:val="00F077E9"/>
    <w:rsid w:val="00F077FF"/>
    <w:rsid w:val="00F07834"/>
    <w:rsid w:val="00F07CF5"/>
    <w:rsid w:val="00F07EAE"/>
    <w:rsid w:val="00F10193"/>
    <w:rsid w:val="00F103E5"/>
    <w:rsid w:val="00F103E7"/>
    <w:rsid w:val="00F10437"/>
    <w:rsid w:val="00F10465"/>
    <w:rsid w:val="00F10864"/>
    <w:rsid w:val="00F10992"/>
    <w:rsid w:val="00F10B6F"/>
    <w:rsid w:val="00F10D35"/>
    <w:rsid w:val="00F10E1F"/>
    <w:rsid w:val="00F11458"/>
    <w:rsid w:val="00F1165E"/>
    <w:rsid w:val="00F117D8"/>
    <w:rsid w:val="00F1188E"/>
    <w:rsid w:val="00F119F5"/>
    <w:rsid w:val="00F11CF5"/>
    <w:rsid w:val="00F11FF0"/>
    <w:rsid w:val="00F12112"/>
    <w:rsid w:val="00F12219"/>
    <w:rsid w:val="00F1248D"/>
    <w:rsid w:val="00F1265F"/>
    <w:rsid w:val="00F12768"/>
    <w:rsid w:val="00F12A26"/>
    <w:rsid w:val="00F12A79"/>
    <w:rsid w:val="00F12AB0"/>
    <w:rsid w:val="00F12B3D"/>
    <w:rsid w:val="00F12BEC"/>
    <w:rsid w:val="00F12CC1"/>
    <w:rsid w:val="00F12E90"/>
    <w:rsid w:val="00F12EF0"/>
    <w:rsid w:val="00F131B6"/>
    <w:rsid w:val="00F13242"/>
    <w:rsid w:val="00F1329F"/>
    <w:rsid w:val="00F13634"/>
    <w:rsid w:val="00F136E7"/>
    <w:rsid w:val="00F13748"/>
    <w:rsid w:val="00F13833"/>
    <w:rsid w:val="00F13D06"/>
    <w:rsid w:val="00F13D7C"/>
    <w:rsid w:val="00F13E52"/>
    <w:rsid w:val="00F13E95"/>
    <w:rsid w:val="00F1403E"/>
    <w:rsid w:val="00F140C1"/>
    <w:rsid w:val="00F140FE"/>
    <w:rsid w:val="00F1415B"/>
    <w:rsid w:val="00F14236"/>
    <w:rsid w:val="00F1423D"/>
    <w:rsid w:val="00F142C9"/>
    <w:rsid w:val="00F14476"/>
    <w:rsid w:val="00F14496"/>
    <w:rsid w:val="00F14537"/>
    <w:rsid w:val="00F14FB4"/>
    <w:rsid w:val="00F15460"/>
    <w:rsid w:val="00F154D0"/>
    <w:rsid w:val="00F15760"/>
    <w:rsid w:val="00F158E8"/>
    <w:rsid w:val="00F15CAD"/>
    <w:rsid w:val="00F15CE7"/>
    <w:rsid w:val="00F15FC9"/>
    <w:rsid w:val="00F16200"/>
    <w:rsid w:val="00F1626B"/>
    <w:rsid w:val="00F165E8"/>
    <w:rsid w:val="00F165FF"/>
    <w:rsid w:val="00F16689"/>
    <w:rsid w:val="00F16709"/>
    <w:rsid w:val="00F16729"/>
    <w:rsid w:val="00F16958"/>
    <w:rsid w:val="00F16BB1"/>
    <w:rsid w:val="00F16F68"/>
    <w:rsid w:val="00F16FB9"/>
    <w:rsid w:val="00F1713D"/>
    <w:rsid w:val="00F17146"/>
    <w:rsid w:val="00F17449"/>
    <w:rsid w:val="00F176BA"/>
    <w:rsid w:val="00F17816"/>
    <w:rsid w:val="00F17A8F"/>
    <w:rsid w:val="00F17C71"/>
    <w:rsid w:val="00F17D56"/>
    <w:rsid w:val="00F17FDA"/>
    <w:rsid w:val="00F20046"/>
    <w:rsid w:val="00F20242"/>
    <w:rsid w:val="00F202D8"/>
    <w:rsid w:val="00F20598"/>
    <w:rsid w:val="00F206FE"/>
    <w:rsid w:val="00F2077C"/>
    <w:rsid w:val="00F207EF"/>
    <w:rsid w:val="00F20978"/>
    <w:rsid w:val="00F20A60"/>
    <w:rsid w:val="00F20B30"/>
    <w:rsid w:val="00F20D24"/>
    <w:rsid w:val="00F20ED9"/>
    <w:rsid w:val="00F20F5B"/>
    <w:rsid w:val="00F21043"/>
    <w:rsid w:val="00F21048"/>
    <w:rsid w:val="00F210AB"/>
    <w:rsid w:val="00F2114B"/>
    <w:rsid w:val="00F21277"/>
    <w:rsid w:val="00F21322"/>
    <w:rsid w:val="00F2157F"/>
    <w:rsid w:val="00F21758"/>
    <w:rsid w:val="00F21857"/>
    <w:rsid w:val="00F218EF"/>
    <w:rsid w:val="00F21C46"/>
    <w:rsid w:val="00F21DBE"/>
    <w:rsid w:val="00F21DC3"/>
    <w:rsid w:val="00F21E6D"/>
    <w:rsid w:val="00F21E85"/>
    <w:rsid w:val="00F21F39"/>
    <w:rsid w:val="00F21F61"/>
    <w:rsid w:val="00F22444"/>
    <w:rsid w:val="00F22C96"/>
    <w:rsid w:val="00F22D2B"/>
    <w:rsid w:val="00F22FC1"/>
    <w:rsid w:val="00F23297"/>
    <w:rsid w:val="00F2335B"/>
    <w:rsid w:val="00F233FA"/>
    <w:rsid w:val="00F2357F"/>
    <w:rsid w:val="00F237BB"/>
    <w:rsid w:val="00F238C9"/>
    <w:rsid w:val="00F23945"/>
    <w:rsid w:val="00F23B24"/>
    <w:rsid w:val="00F23B7F"/>
    <w:rsid w:val="00F23BD0"/>
    <w:rsid w:val="00F23D03"/>
    <w:rsid w:val="00F23D7A"/>
    <w:rsid w:val="00F23FCA"/>
    <w:rsid w:val="00F242C3"/>
    <w:rsid w:val="00F243C8"/>
    <w:rsid w:val="00F24513"/>
    <w:rsid w:val="00F2456B"/>
    <w:rsid w:val="00F2457D"/>
    <w:rsid w:val="00F246CC"/>
    <w:rsid w:val="00F248CD"/>
    <w:rsid w:val="00F249E2"/>
    <w:rsid w:val="00F249FA"/>
    <w:rsid w:val="00F24A56"/>
    <w:rsid w:val="00F24A57"/>
    <w:rsid w:val="00F24A67"/>
    <w:rsid w:val="00F24BDA"/>
    <w:rsid w:val="00F24CE6"/>
    <w:rsid w:val="00F24D96"/>
    <w:rsid w:val="00F24DB4"/>
    <w:rsid w:val="00F24E98"/>
    <w:rsid w:val="00F24F4D"/>
    <w:rsid w:val="00F24F64"/>
    <w:rsid w:val="00F24FA0"/>
    <w:rsid w:val="00F25118"/>
    <w:rsid w:val="00F25157"/>
    <w:rsid w:val="00F25288"/>
    <w:rsid w:val="00F254E5"/>
    <w:rsid w:val="00F2570F"/>
    <w:rsid w:val="00F25B4B"/>
    <w:rsid w:val="00F25C9D"/>
    <w:rsid w:val="00F25CAC"/>
    <w:rsid w:val="00F25EB4"/>
    <w:rsid w:val="00F25F62"/>
    <w:rsid w:val="00F2617C"/>
    <w:rsid w:val="00F2621C"/>
    <w:rsid w:val="00F26294"/>
    <w:rsid w:val="00F26334"/>
    <w:rsid w:val="00F2643A"/>
    <w:rsid w:val="00F26603"/>
    <w:rsid w:val="00F266B2"/>
    <w:rsid w:val="00F266E8"/>
    <w:rsid w:val="00F26878"/>
    <w:rsid w:val="00F26886"/>
    <w:rsid w:val="00F2699C"/>
    <w:rsid w:val="00F26BB1"/>
    <w:rsid w:val="00F27000"/>
    <w:rsid w:val="00F27125"/>
    <w:rsid w:val="00F272B8"/>
    <w:rsid w:val="00F27352"/>
    <w:rsid w:val="00F275F0"/>
    <w:rsid w:val="00F27900"/>
    <w:rsid w:val="00F27A49"/>
    <w:rsid w:val="00F27E0C"/>
    <w:rsid w:val="00F27EDE"/>
    <w:rsid w:val="00F27F00"/>
    <w:rsid w:val="00F3002F"/>
    <w:rsid w:val="00F30285"/>
    <w:rsid w:val="00F30353"/>
    <w:rsid w:val="00F30355"/>
    <w:rsid w:val="00F305AF"/>
    <w:rsid w:val="00F3075E"/>
    <w:rsid w:val="00F308C0"/>
    <w:rsid w:val="00F30929"/>
    <w:rsid w:val="00F30AD5"/>
    <w:rsid w:val="00F30B8F"/>
    <w:rsid w:val="00F30BE2"/>
    <w:rsid w:val="00F30D65"/>
    <w:rsid w:val="00F31125"/>
    <w:rsid w:val="00F31254"/>
    <w:rsid w:val="00F312B3"/>
    <w:rsid w:val="00F312C5"/>
    <w:rsid w:val="00F318E7"/>
    <w:rsid w:val="00F31CFA"/>
    <w:rsid w:val="00F31DED"/>
    <w:rsid w:val="00F31F17"/>
    <w:rsid w:val="00F31FB1"/>
    <w:rsid w:val="00F31FE2"/>
    <w:rsid w:val="00F3210D"/>
    <w:rsid w:val="00F3215C"/>
    <w:rsid w:val="00F321F1"/>
    <w:rsid w:val="00F322F3"/>
    <w:rsid w:val="00F3233A"/>
    <w:rsid w:val="00F3236F"/>
    <w:rsid w:val="00F32374"/>
    <w:rsid w:val="00F323CB"/>
    <w:rsid w:val="00F32420"/>
    <w:rsid w:val="00F32456"/>
    <w:rsid w:val="00F32951"/>
    <w:rsid w:val="00F32AEF"/>
    <w:rsid w:val="00F32D99"/>
    <w:rsid w:val="00F32DD1"/>
    <w:rsid w:val="00F32F0E"/>
    <w:rsid w:val="00F32F3E"/>
    <w:rsid w:val="00F33155"/>
    <w:rsid w:val="00F332DC"/>
    <w:rsid w:val="00F33315"/>
    <w:rsid w:val="00F3333E"/>
    <w:rsid w:val="00F334E4"/>
    <w:rsid w:val="00F33690"/>
    <w:rsid w:val="00F337DB"/>
    <w:rsid w:val="00F3383E"/>
    <w:rsid w:val="00F339B9"/>
    <w:rsid w:val="00F33B34"/>
    <w:rsid w:val="00F33BEE"/>
    <w:rsid w:val="00F33E2A"/>
    <w:rsid w:val="00F33FA9"/>
    <w:rsid w:val="00F34247"/>
    <w:rsid w:val="00F34273"/>
    <w:rsid w:val="00F34286"/>
    <w:rsid w:val="00F342E5"/>
    <w:rsid w:val="00F34357"/>
    <w:rsid w:val="00F343BA"/>
    <w:rsid w:val="00F3449E"/>
    <w:rsid w:val="00F34514"/>
    <w:rsid w:val="00F346BC"/>
    <w:rsid w:val="00F34D1D"/>
    <w:rsid w:val="00F34D91"/>
    <w:rsid w:val="00F3521B"/>
    <w:rsid w:val="00F352C7"/>
    <w:rsid w:val="00F3532C"/>
    <w:rsid w:val="00F35561"/>
    <w:rsid w:val="00F35865"/>
    <w:rsid w:val="00F35A2D"/>
    <w:rsid w:val="00F35DFE"/>
    <w:rsid w:val="00F35E92"/>
    <w:rsid w:val="00F35F2C"/>
    <w:rsid w:val="00F36099"/>
    <w:rsid w:val="00F360BA"/>
    <w:rsid w:val="00F3610C"/>
    <w:rsid w:val="00F36113"/>
    <w:rsid w:val="00F3622A"/>
    <w:rsid w:val="00F362A3"/>
    <w:rsid w:val="00F36338"/>
    <w:rsid w:val="00F3638B"/>
    <w:rsid w:val="00F3640D"/>
    <w:rsid w:val="00F3649A"/>
    <w:rsid w:val="00F364CE"/>
    <w:rsid w:val="00F3650A"/>
    <w:rsid w:val="00F366CE"/>
    <w:rsid w:val="00F369E8"/>
    <w:rsid w:val="00F369FF"/>
    <w:rsid w:val="00F36B7B"/>
    <w:rsid w:val="00F36BBA"/>
    <w:rsid w:val="00F36BD9"/>
    <w:rsid w:val="00F36C15"/>
    <w:rsid w:val="00F36C6C"/>
    <w:rsid w:val="00F36D0D"/>
    <w:rsid w:val="00F36DF0"/>
    <w:rsid w:val="00F36E55"/>
    <w:rsid w:val="00F36E73"/>
    <w:rsid w:val="00F36FA7"/>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D4B"/>
    <w:rsid w:val="00F40EF6"/>
    <w:rsid w:val="00F40F7A"/>
    <w:rsid w:val="00F413DA"/>
    <w:rsid w:val="00F415C1"/>
    <w:rsid w:val="00F417D7"/>
    <w:rsid w:val="00F41D1F"/>
    <w:rsid w:val="00F41D2D"/>
    <w:rsid w:val="00F41E04"/>
    <w:rsid w:val="00F42132"/>
    <w:rsid w:val="00F42267"/>
    <w:rsid w:val="00F42403"/>
    <w:rsid w:val="00F4249E"/>
    <w:rsid w:val="00F424D3"/>
    <w:rsid w:val="00F424F5"/>
    <w:rsid w:val="00F426CA"/>
    <w:rsid w:val="00F428FF"/>
    <w:rsid w:val="00F42910"/>
    <w:rsid w:val="00F42A6D"/>
    <w:rsid w:val="00F42C2B"/>
    <w:rsid w:val="00F42DE7"/>
    <w:rsid w:val="00F431B3"/>
    <w:rsid w:val="00F4328A"/>
    <w:rsid w:val="00F4379E"/>
    <w:rsid w:val="00F437A0"/>
    <w:rsid w:val="00F438AB"/>
    <w:rsid w:val="00F4422F"/>
    <w:rsid w:val="00F44256"/>
    <w:rsid w:val="00F4440C"/>
    <w:rsid w:val="00F44833"/>
    <w:rsid w:val="00F448B7"/>
    <w:rsid w:val="00F4498C"/>
    <w:rsid w:val="00F44B90"/>
    <w:rsid w:val="00F44D61"/>
    <w:rsid w:val="00F44E92"/>
    <w:rsid w:val="00F44EFA"/>
    <w:rsid w:val="00F45085"/>
    <w:rsid w:val="00F450BD"/>
    <w:rsid w:val="00F45251"/>
    <w:rsid w:val="00F45A75"/>
    <w:rsid w:val="00F45B82"/>
    <w:rsid w:val="00F45DBE"/>
    <w:rsid w:val="00F46372"/>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3AE"/>
    <w:rsid w:val="00F50440"/>
    <w:rsid w:val="00F50671"/>
    <w:rsid w:val="00F506D9"/>
    <w:rsid w:val="00F50849"/>
    <w:rsid w:val="00F5091C"/>
    <w:rsid w:val="00F50E09"/>
    <w:rsid w:val="00F51342"/>
    <w:rsid w:val="00F513BA"/>
    <w:rsid w:val="00F51447"/>
    <w:rsid w:val="00F51487"/>
    <w:rsid w:val="00F514EF"/>
    <w:rsid w:val="00F516F4"/>
    <w:rsid w:val="00F517FC"/>
    <w:rsid w:val="00F51B0A"/>
    <w:rsid w:val="00F51E64"/>
    <w:rsid w:val="00F51EAC"/>
    <w:rsid w:val="00F52266"/>
    <w:rsid w:val="00F522F6"/>
    <w:rsid w:val="00F5230A"/>
    <w:rsid w:val="00F5234E"/>
    <w:rsid w:val="00F523C1"/>
    <w:rsid w:val="00F524BF"/>
    <w:rsid w:val="00F5259C"/>
    <w:rsid w:val="00F52756"/>
    <w:rsid w:val="00F5277C"/>
    <w:rsid w:val="00F528A1"/>
    <w:rsid w:val="00F52A47"/>
    <w:rsid w:val="00F52A4B"/>
    <w:rsid w:val="00F52B78"/>
    <w:rsid w:val="00F52C6C"/>
    <w:rsid w:val="00F52E16"/>
    <w:rsid w:val="00F52FA8"/>
    <w:rsid w:val="00F532FD"/>
    <w:rsid w:val="00F53724"/>
    <w:rsid w:val="00F53732"/>
    <w:rsid w:val="00F537FD"/>
    <w:rsid w:val="00F538C0"/>
    <w:rsid w:val="00F538CD"/>
    <w:rsid w:val="00F53A8D"/>
    <w:rsid w:val="00F53AA1"/>
    <w:rsid w:val="00F53AD8"/>
    <w:rsid w:val="00F53F1C"/>
    <w:rsid w:val="00F5415E"/>
    <w:rsid w:val="00F54192"/>
    <w:rsid w:val="00F542D8"/>
    <w:rsid w:val="00F54460"/>
    <w:rsid w:val="00F5459A"/>
    <w:rsid w:val="00F545C7"/>
    <w:rsid w:val="00F545E4"/>
    <w:rsid w:val="00F54789"/>
    <w:rsid w:val="00F54812"/>
    <w:rsid w:val="00F548C8"/>
    <w:rsid w:val="00F54B39"/>
    <w:rsid w:val="00F54B9B"/>
    <w:rsid w:val="00F54D93"/>
    <w:rsid w:val="00F55314"/>
    <w:rsid w:val="00F553D1"/>
    <w:rsid w:val="00F558E3"/>
    <w:rsid w:val="00F55AC5"/>
    <w:rsid w:val="00F55C4A"/>
    <w:rsid w:val="00F55EBA"/>
    <w:rsid w:val="00F56144"/>
    <w:rsid w:val="00F562A0"/>
    <w:rsid w:val="00F563F1"/>
    <w:rsid w:val="00F56485"/>
    <w:rsid w:val="00F564B4"/>
    <w:rsid w:val="00F5676C"/>
    <w:rsid w:val="00F56C42"/>
    <w:rsid w:val="00F56D31"/>
    <w:rsid w:val="00F570E0"/>
    <w:rsid w:val="00F57183"/>
    <w:rsid w:val="00F573C5"/>
    <w:rsid w:val="00F5743B"/>
    <w:rsid w:val="00F57492"/>
    <w:rsid w:val="00F5752D"/>
    <w:rsid w:val="00F5765A"/>
    <w:rsid w:val="00F5770D"/>
    <w:rsid w:val="00F5783B"/>
    <w:rsid w:val="00F57991"/>
    <w:rsid w:val="00F57B03"/>
    <w:rsid w:val="00F57C72"/>
    <w:rsid w:val="00F57CC0"/>
    <w:rsid w:val="00F57E51"/>
    <w:rsid w:val="00F57FD2"/>
    <w:rsid w:val="00F600C8"/>
    <w:rsid w:val="00F60122"/>
    <w:rsid w:val="00F6021A"/>
    <w:rsid w:val="00F6021F"/>
    <w:rsid w:val="00F6036A"/>
    <w:rsid w:val="00F603CC"/>
    <w:rsid w:val="00F607B6"/>
    <w:rsid w:val="00F60845"/>
    <w:rsid w:val="00F609CD"/>
    <w:rsid w:val="00F60B37"/>
    <w:rsid w:val="00F60B5F"/>
    <w:rsid w:val="00F60CCD"/>
    <w:rsid w:val="00F60CDA"/>
    <w:rsid w:val="00F60E49"/>
    <w:rsid w:val="00F60EAF"/>
    <w:rsid w:val="00F60F71"/>
    <w:rsid w:val="00F61158"/>
    <w:rsid w:val="00F61204"/>
    <w:rsid w:val="00F612D5"/>
    <w:rsid w:val="00F612E9"/>
    <w:rsid w:val="00F6139C"/>
    <w:rsid w:val="00F614D1"/>
    <w:rsid w:val="00F61564"/>
    <w:rsid w:val="00F618AD"/>
    <w:rsid w:val="00F618EC"/>
    <w:rsid w:val="00F61B75"/>
    <w:rsid w:val="00F61FDE"/>
    <w:rsid w:val="00F6202F"/>
    <w:rsid w:val="00F62143"/>
    <w:rsid w:val="00F6232E"/>
    <w:rsid w:val="00F62338"/>
    <w:rsid w:val="00F62377"/>
    <w:rsid w:val="00F6279F"/>
    <w:rsid w:val="00F62862"/>
    <w:rsid w:val="00F62A69"/>
    <w:rsid w:val="00F62C69"/>
    <w:rsid w:val="00F62EF0"/>
    <w:rsid w:val="00F62FE3"/>
    <w:rsid w:val="00F63005"/>
    <w:rsid w:val="00F63176"/>
    <w:rsid w:val="00F63289"/>
    <w:rsid w:val="00F6345A"/>
    <w:rsid w:val="00F639FA"/>
    <w:rsid w:val="00F63A42"/>
    <w:rsid w:val="00F63A49"/>
    <w:rsid w:val="00F63A69"/>
    <w:rsid w:val="00F63CD2"/>
    <w:rsid w:val="00F63D16"/>
    <w:rsid w:val="00F63F71"/>
    <w:rsid w:val="00F64120"/>
    <w:rsid w:val="00F641B7"/>
    <w:rsid w:val="00F6422F"/>
    <w:rsid w:val="00F64251"/>
    <w:rsid w:val="00F64282"/>
    <w:rsid w:val="00F6433C"/>
    <w:rsid w:val="00F643E2"/>
    <w:rsid w:val="00F6454F"/>
    <w:rsid w:val="00F6460F"/>
    <w:rsid w:val="00F648A2"/>
    <w:rsid w:val="00F64928"/>
    <w:rsid w:val="00F64966"/>
    <w:rsid w:val="00F64AFE"/>
    <w:rsid w:val="00F64C28"/>
    <w:rsid w:val="00F64E7F"/>
    <w:rsid w:val="00F64F18"/>
    <w:rsid w:val="00F64F9D"/>
    <w:rsid w:val="00F64FC3"/>
    <w:rsid w:val="00F6515F"/>
    <w:rsid w:val="00F65302"/>
    <w:rsid w:val="00F65462"/>
    <w:rsid w:val="00F6583C"/>
    <w:rsid w:val="00F658AA"/>
    <w:rsid w:val="00F65920"/>
    <w:rsid w:val="00F65961"/>
    <w:rsid w:val="00F659FC"/>
    <w:rsid w:val="00F65C54"/>
    <w:rsid w:val="00F65DFE"/>
    <w:rsid w:val="00F65E23"/>
    <w:rsid w:val="00F65E8A"/>
    <w:rsid w:val="00F65E91"/>
    <w:rsid w:val="00F65F2D"/>
    <w:rsid w:val="00F660B8"/>
    <w:rsid w:val="00F6617D"/>
    <w:rsid w:val="00F661A0"/>
    <w:rsid w:val="00F6625D"/>
    <w:rsid w:val="00F6651B"/>
    <w:rsid w:val="00F665C1"/>
    <w:rsid w:val="00F666CF"/>
    <w:rsid w:val="00F66709"/>
    <w:rsid w:val="00F66723"/>
    <w:rsid w:val="00F66821"/>
    <w:rsid w:val="00F6699D"/>
    <w:rsid w:val="00F669E3"/>
    <w:rsid w:val="00F66AF7"/>
    <w:rsid w:val="00F66D0A"/>
    <w:rsid w:val="00F66EA9"/>
    <w:rsid w:val="00F66ED3"/>
    <w:rsid w:val="00F67259"/>
    <w:rsid w:val="00F6728D"/>
    <w:rsid w:val="00F672D5"/>
    <w:rsid w:val="00F672EB"/>
    <w:rsid w:val="00F67521"/>
    <w:rsid w:val="00F6753C"/>
    <w:rsid w:val="00F6763C"/>
    <w:rsid w:val="00F678B9"/>
    <w:rsid w:val="00F67906"/>
    <w:rsid w:val="00F67A78"/>
    <w:rsid w:val="00F67A85"/>
    <w:rsid w:val="00F67D0D"/>
    <w:rsid w:val="00F67EBD"/>
    <w:rsid w:val="00F70012"/>
    <w:rsid w:val="00F701E9"/>
    <w:rsid w:val="00F7020C"/>
    <w:rsid w:val="00F706E7"/>
    <w:rsid w:val="00F70A33"/>
    <w:rsid w:val="00F70AAB"/>
    <w:rsid w:val="00F70C5B"/>
    <w:rsid w:val="00F70CDF"/>
    <w:rsid w:val="00F70DC0"/>
    <w:rsid w:val="00F70DDA"/>
    <w:rsid w:val="00F70DEA"/>
    <w:rsid w:val="00F70E47"/>
    <w:rsid w:val="00F70F10"/>
    <w:rsid w:val="00F70F24"/>
    <w:rsid w:val="00F71026"/>
    <w:rsid w:val="00F71042"/>
    <w:rsid w:val="00F710A0"/>
    <w:rsid w:val="00F710C2"/>
    <w:rsid w:val="00F710D9"/>
    <w:rsid w:val="00F7133C"/>
    <w:rsid w:val="00F71614"/>
    <w:rsid w:val="00F71976"/>
    <w:rsid w:val="00F71A6D"/>
    <w:rsid w:val="00F71C07"/>
    <w:rsid w:val="00F71D65"/>
    <w:rsid w:val="00F71F79"/>
    <w:rsid w:val="00F7219A"/>
    <w:rsid w:val="00F721A1"/>
    <w:rsid w:val="00F723CD"/>
    <w:rsid w:val="00F724E3"/>
    <w:rsid w:val="00F72524"/>
    <w:rsid w:val="00F727AA"/>
    <w:rsid w:val="00F72821"/>
    <w:rsid w:val="00F72A8A"/>
    <w:rsid w:val="00F72AF1"/>
    <w:rsid w:val="00F72C94"/>
    <w:rsid w:val="00F72EB9"/>
    <w:rsid w:val="00F72FFE"/>
    <w:rsid w:val="00F73024"/>
    <w:rsid w:val="00F73596"/>
    <w:rsid w:val="00F737DA"/>
    <w:rsid w:val="00F738F0"/>
    <w:rsid w:val="00F73926"/>
    <w:rsid w:val="00F739C7"/>
    <w:rsid w:val="00F73F43"/>
    <w:rsid w:val="00F73FED"/>
    <w:rsid w:val="00F741EE"/>
    <w:rsid w:val="00F744DC"/>
    <w:rsid w:val="00F74664"/>
    <w:rsid w:val="00F7469F"/>
    <w:rsid w:val="00F74791"/>
    <w:rsid w:val="00F747FD"/>
    <w:rsid w:val="00F74882"/>
    <w:rsid w:val="00F749F8"/>
    <w:rsid w:val="00F74A7A"/>
    <w:rsid w:val="00F752BB"/>
    <w:rsid w:val="00F75399"/>
    <w:rsid w:val="00F755B4"/>
    <w:rsid w:val="00F755BE"/>
    <w:rsid w:val="00F75C0B"/>
    <w:rsid w:val="00F75CA7"/>
    <w:rsid w:val="00F75E09"/>
    <w:rsid w:val="00F7604E"/>
    <w:rsid w:val="00F760A7"/>
    <w:rsid w:val="00F763DF"/>
    <w:rsid w:val="00F763F9"/>
    <w:rsid w:val="00F7640C"/>
    <w:rsid w:val="00F765C4"/>
    <w:rsid w:val="00F7670C"/>
    <w:rsid w:val="00F7693F"/>
    <w:rsid w:val="00F76A53"/>
    <w:rsid w:val="00F76BAD"/>
    <w:rsid w:val="00F77028"/>
    <w:rsid w:val="00F77202"/>
    <w:rsid w:val="00F772D1"/>
    <w:rsid w:val="00F77333"/>
    <w:rsid w:val="00F7788D"/>
    <w:rsid w:val="00F778CB"/>
    <w:rsid w:val="00F7792A"/>
    <w:rsid w:val="00F7793A"/>
    <w:rsid w:val="00F77B9E"/>
    <w:rsid w:val="00F77C36"/>
    <w:rsid w:val="00F77C47"/>
    <w:rsid w:val="00F77CDA"/>
    <w:rsid w:val="00F77CFA"/>
    <w:rsid w:val="00F77D5E"/>
    <w:rsid w:val="00F77D99"/>
    <w:rsid w:val="00F77EBF"/>
    <w:rsid w:val="00F80066"/>
    <w:rsid w:val="00F8028B"/>
    <w:rsid w:val="00F802D3"/>
    <w:rsid w:val="00F804DB"/>
    <w:rsid w:val="00F805BC"/>
    <w:rsid w:val="00F805E6"/>
    <w:rsid w:val="00F805F8"/>
    <w:rsid w:val="00F806A4"/>
    <w:rsid w:val="00F8099C"/>
    <w:rsid w:val="00F80A32"/>
    <w:rsid w:val="00F80C0C"/>
    <w:rsid w:val="00F80D03"/>
    <w:rsid w:val="00F80D52"/>
    <w:rsid w:val="00F80D62"/>
    <w:rsid w:val="00F80D8F"/>
    <w:rsid w:val="00F8116A"/>
    <w:rsid w:val="00F81311"/>
    <w:rsid w:val="00F814CD"/>
    <w:rsid w:val="00F815A8"/>
    <w:rsid w:val="00F815D3"/>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2F7C"/>
    <w:rsid w:val="00F8304B"/>
    <w:rsid w:val="00F830E0"/>
    <w:rsid w:val="00F83135"/>
    <w:rsid w:val="00F83301"/>
    <w:rsid w:val="00F83367"/>
    <w:rsid w:val="00F83473"/>
    <w:rsid w:val="00F83511"/>
    <w:rsid w:val="00F837DD"/>
    <w:rsid w:val="00F83B8E"/>
    <w:rsid w:val="00F83B9F"/>
    <w:rsid w:val="00F83C26"/>
    <w:rsid w:val="00F83C94"/>
    <w:rsid w:val="00F840F4"/>
    <w:rsid w:val="00F84132"/>
    <w:rsid w:val="00F849D7"/>
    <w:rsid w:val="00F84A2F"/>
    <w:rsid w:val="00F84AF4"/>
    <w:rsid w:val="00F84BAB"/>
    <w:rsid w:val="00F850EB"/>
    <w:rsid w:val="00F8513C"/>
    <w:rsid w:val="00F85496"/>
    <w:rsid w:val="00F85529"/>
    <w:rsid w:val="00F855CB"/>
    <w:rsid w:val="00F85730"/>
    <w:rsid w:val="00F85744"/>
    <w:rsid w:val="00F85891"/>
    <w:rsid w:val="00F858DC"/>
    <w:rsid w:val="00F85B38"/>
    <w:rsid w:val="00F85C4B"/>
    <w:rsid w:val="00F86083"/>
    <w:rsid w:val="00F86147"/>
    <w:rsid w:val="00F86165"/>
    <w:rsid w:val="00F8624A"/>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87F24"/>
    <w:rsid w:val="00F901C2"/>
    <w:rsid w:val="00F902D2"/>
    <w:rsid w:val="00F90391"/>
    <w:rsid w:val="00F90417"/>
    <w:rsid w:val="00F9046C"/>
    <w:rsid w:val="00F904C0"/>
    <w:rsid w:val="00F905E4"/>
    <w:rsid w:val="00F905ED"/>
    <w:rsid w:val="00F90692"/>
    <w:rsid w:val="00F90AA2"/>
    <w:rsid w:val="00F90BE4"/>
    <w:rsid w:val="00F90C86"/>
    <w:rsid w:val="00F90D30"/>
    <w:rsid w:val="00F90E85"/>
    <w:rsid w:val="00F90F6C"/>
    <w:rsid w:val="00F90FD6"/>
    <w:rsid w:val="00F9102B"/>
    <w:rsid w:val="00F9103C"/>
    <w:rsid w:val="00F910E4"/>
    <w:rsid w:val="00F91105"/>
    <w:rsid w:val="00F9141D"/>
    <w:rsid w:val="00F9142E"/>
    <w:rsid w:val="00F91546"/>
    <w:rsid w:val="00F915AB"/>
    <w:rsid w:val="00F9174D"/>
    <w:rsid w:val="00F91906"/>
    <w:rsid w:val="00F91932"/>
    <w:rsid w:val="00F919A5"/>
    <w:rsid w:val="00F91AA1"/>
    <w:rsid w:val="00F91CA2"/>
    <w:rsid w:val="00F91CEF"/>
    <w:rsid w:val="00F91D4B"/>
    <w:rsid w:val="00F91D68"/>
    <w:rsid w:val="00F91DAC"/>
    <w:rsid w:val="00F91E48"/>
    <w:rsid w:val="00F91EE8"/>
    <w:rsid w:val="00F91F5F"/>
    <w:rsid w:val="00F91FB7"/>
    <w:rsid w:val="00F920DA"/>
    <w:rsid w:val="00F92174"/>
    <w:rsid w:val="00F92222"/>
    <w:rsid w:val="00F923DB"/>
    <w:rsid w:val="00F92601"/>
    <w:rsid w:val="00F9266E"/>
    <w:rsid w:val="00F926C3"/>
    <w:rsid w:val="00F92725"/>
    <w:rsid w:val="00F928FC"/>
    <w:rsid w:val="00F92A1A"/>
    <w:rsid w:val="00F92A7C"/>
    <w:rsid w:val="00F92B3C"/>
    <w:rsid w:val="00F92BD3"/>
    <w:rsid w:val="00F92C94"/>
    <w:rsid w:val="00F92D3F"/>
    <w:rsid w:val="00F92DB2"/>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4FC7"/>
    <w:rsid w:val="00F95013"/>
    <w:rsid w:val="00F951BD"/>
    <w:rsid w:val="00F95345"/>
    <w:rsid w:val="00F953BD"/>
    <w:rsid w:val="00F95528"/>
    <w:rsid w:val="00F955A3"/>
    <w:rsid w:val="00F957AC"/>
    <w:rsid w:val="00F9590D"/>
    <w:rsid w:val="00F96198"/>
    <w:rsid w:val="00F9632D"/>
    <w:rsid w:val="00F9644F"/>
    <w:rsid w:val="00F96479"/>
    <w:rsid w:val="00F964A0"/>
    <w:rsid w:val="00F965A4"/>
    <w:rsid w:val="00F965D9"/>
    <w:rsid w:val="00F96C7A"/>
    <w:rsid w:val="00F96DA1"/>
    <w:rsid w:val="00F96E6F"/>
    <w:rsid w:val="00F96E7C"/>
    <w:rsid w:val="00F96F27"/>
    <w:rsid w:val="00F97396"/>
    <w:rsid w:val="00F97494"/>
    <w:rsid w:val="00F975B5"/>
    <w:rsid w:val="00F975E1"/>
    <w:rsid w:val="00F97628"/>
    <w:rsid w:val="00F97666"/>
    <w:rsid w:val="00F97C40"/>
    <w:rsid w:val="00F97F06"/>
    <w:rsid w:val="00F97F57"/>
    <w:rsid w:val="00FA0509"/>
    <w:rsid w:val="00FA0646"/>
    <w:rsid w:val="00FA06AB"/>
    <w:rsid w:val="00FA08F9"/>
    <w:rsid w:val="00FA0B5B"/>
    <w:rsid w:val="00FA0C37"/>
    <w:rsid w:val="00FA0DC5"/>
    <w:rsid w:val="00FA0E7C"/>
    <w:rsid w:val="00FA0EC2"/>
    <w:rsid w:val="00FA0F61"/>
    <w:rsid w:val="00FA1096"/>
    <w:rsid w:val="00FA113F"/>
    <w:rsid w:val="00FA121E"/>
    <w:rsid w:val="00FA145F"/>
    <w:rsid w:val="00FA1476"/>
    <w:rsid w:val="00FA163A"/>
    <w:rsid w:val="00FA1711"/>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091"/>
    <w:rsid w:val="00FA3125"/>
    <w:rsid w:val="00FA33A2"/>
    <w:rsid w:val="00FA34D1"/>
    <w:rsid w:val="00FA35BC"/>
    <w:rsid w:val="00FA3766"/>
    <w:rsid w:val="00FA3871"/>
    <w:rsid w:val="00FA3B31"/>
    <w:rsid w:val="00FA3C84"/>
    <w:rsid w:val="00FA3D2F"/>
    <w:rsid w:val="00FA3F88"/>
    <w:rsid w:val="00FA400C"/>
    <w:rsid w:val="00FA404F"/>
    <w:rsid w:val="00FA40C1"/>
    <w:rsid w:val="00FA4131"/>
    <w:rsid w:val="00FA4137"/>
    <w:rsid w:val="00FA4342"/>
    <w:rsid w:val="00FA46C4"/>
    <w:rsid w:val="00FA47E5"/>
    <w:rsid w:val="00FA484A"/>
    <w:rsid w:val="00FA4ACF"/>
    <w:rsid w:val="00FA4AE7"/>
    <w:rsid w:val="00FA4BC0"/>
    <w:rsid w:val="00FA4CF7"/>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7EA"/>
    <w:rsid w:val="00FA5871"/>
    <w:rsid w:val="00FA589E"/>
    <w:rsid w:val="00FA5909"/>
    <w:rsid w:val="00FA5A96"/>
    <w:rsid w:val="00FA5CB0"/>
    <w:rsid w:val="00FA6225"/>
    <w:rsid w:val="00FA6444"/>
    <w:rsid w:val="00FA656D"/>
    <w:rsid w:val="00FA6571"/>
    <w:rsid w:val="00FA65C9"/>
    <w:rsid w:val="00FA6686"/>
    <w:rsid w:val="00FA676A"/>
    <w:rsid w:val="00FA67EB"/>
    <w:rsid w:val="00FA68B6"/>
    <w:rsid w:val="00FA6A8C"/>
    <w:rsid w:val="00FA6AEA"/>
    <w:rsid w:val="00FA6B8D"/>
    <w:rsid w:val="00FA6D13"/>
    <w:rsid w:val="00FA6F59"/>
    <w:rsid w:val="00FA73BA"/>
    <w:rsid w:val="00FA7713"/>
    <w:rsid w:val="00FA7739"/>
    <w:rsid w:val="00FA780E"/>
    <w:rsid w:val="00FA78D0"/>
    <w:rsid w:val="00FA7A20"/>
    <w:rsid w:val="00FA7AA6"/>
    <w:rsid w:val="00FA7C04"/>
    <w:rsid w:val="00FA7E74"/>
    <w:rsid w:val="00FB02B6"/>
    <w:rsid w:val="00FB0443"/>
    <w:rsid w:val="00FB0540"/>
    <w:rsid w:val="00FB05C7"/>
    <w:rsid w:val="00FB0C57"/>
    <w:rsid w:val="00FB0DCA"/>
    <w:rsid w:val="00FB0FA6"/>
    <w:rsid w:val="00FB10E3"/>
    <w:rsid w:val="00FB1254"/>
    <w:rsid w:val="00FB1309"/>
    <w:rsid w:val="00FB14B4"/>
    <w:rsid w:val="00FB15D5"/>
    <w:rsid w:val="00FB164E"/>
    <w:rsid w:val="00FB1666"/>
    <w:rsid w:val="00FB1670"/>
    <w:rsid w:val="00FB186A"/>
    <w:rsid w:val="00FB18E8"/>
    <w:rsid w:val="00FB19CB"/>
    <w:rsid w:val="00FB19D8"/>
    <w:rsid w:val="00FB1F44"/>
    <w:rsid w:val="00FB213C"/>
    <w:rsid w:val="00FB22E5"/>
    <w:rsid w:val="00FB2363"/>
    <w:rsid w:val="00FB2719"/>
    <w:rsid w:val="00FB2864"/>
    <w:rsid w:val="00FB2899"/>
    <w:rsid w:val="00FB2A9E"/>
    <w:rsid w:val="00FB2D58"/>
    <w:rsid w:val="00FB2F94"/>
    <w:rsid w:val="00FB2FD8"/>
    <w:rsid w:val="00FB3006"/>
    <w:rsid w:val="00FB305A"/>
    <w:rsid w:val="00FB3210"/>
    <w:rsid w:val="00FB3333"/>
    <w:rsid w:val="00FB334F"/>
    <w:rsid w:val="00FB35B1"/>
    <w:rsid w:val="00FB37FF"/>
    <w:rsid w:val="00FB389D"/>
    <w:rsid w:val="00FB3CD6"/>
    <w:rsid w:val="00FB3DC0"/>
    <w:rsid w:val="00FB3EC6"/>
    <w:rsid w:val="00FB4065"/>
    <w:rsid w:val="00FB42CC"/>
    <w:rsid w:val="00FB43D0"/>
    <w:rsid w:val="00FB45A5"/>
    <w:rsid w:val="00FB4760"/>
    <w:rsid w:val="00FB47B5"/>
    <w:rsid w:val="00FB5183"/>
    <w:rsid w:val="00FB51C2"/>
    <w:rsid w:val="00FB5201"/>
    <w:rsid w:val="00FB52FD"/>
    <w:rsid w:val="00FB53CD"/>
    <w:rsid w:val="00FB54A1"/>
    <w:rsid w:val="00FB5637"/>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9D1"/>
    <w:rsid w:val="00FB6A0A"/>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32B"/>
    <w:rsid w:val="00FC077B"/>
    <w:rsid w:val="00FC07AF"/>
    <w:rsid w:val="00FC097A"/>
    <w:rsid w:val="00FC0AB4"/>
    <w:rsid w:val="00FC0B11"/>
    <w:rsid w:val="00FC0B9B"/>
    <w:rsid w:val="00FC0DCD"/>
    <w:rsid w:val="00FC0E12"/>
    <w:rsid w:val="00FC0E51"/>
    <w:rsid w:val="00FC1190"/>
    <w:rsid w:val="00FC11B6"/>
    <w:rsid w:val="00FC1210"/>
    <w:rsid w:val="00FC1215"/>
    <w:rsid w:val="00FC13A9"/>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596"/>
    <w:rsid w:val="00FC2742"/>
    <w:rsid w:val="00FC28DE"/>
    <w:rsid w:val="00FC2F60"/>
    <w:rsid w:val="00FC3161"/>
    <w:rsid w:val="00FC31D4"/>
    <w:rsid w:val="00FC3625"/>
    <w:rsid w:val="00FC37F0"/>
    <w:rsid w:val="00FC38DE"/>
    <w:rsid w:val="00FC3AE1"/>
    <w:rsid w:val="00FC3B07"/>
    <w:rsid w:val="00FC3B70"/>
    <w:rsid w:val="00FC3BBC"/>
    <w:rsid w:val="00FC3DFF"/>
    <w:rsid w:val="00FC3EEB"/>
    <w:rsid w:val="00FC4150"/>
    <w:rsid w:val="00FC4202"/>
    <w:rsid w:val="00FC4278"/>
    <w:rsid w:val="00FC4423"/>
    <w:rsid w:val="00FC468E"/>
    <w:rsid w:val="00FC46A0"/>
    <w:rsid w:val="00FC47CD"/>
    <w:rsid w:val="00FC47D1"/>
    <w:rsid w:val="00FC48D1"/>
    <w:rsid w:val="00FC4AC1"/>
    <w:rsid w:val="00FC4AC5"/>
    <w:rsid w:val="00FC4CA4"/>
    <w:rsid w:val="00FC4CA5"/>
    <w:rsid w:val="00FC4ED1"/>
    <w:rsid w:val="00FC4F4E"/>
    <w:rsid w:val="00FC5411"/>
    <w:rsid w:val="00FC545C"/>
    <w:rsid w:val="00FC5480"/>
    <w:rsid w:val="00FC553E"/>
    <w:rsid w:val="00FC55A6"/>
    <w:rsid w:val="00FC5629"/>
    <w:rsid w:val="00FC58C5"/>
    <w:rsid w:val="00FC59E5"/>
    <w:rsid w:val="00FC5C37"/>
    <w:rsid w:val="00FC5F5E"/>
    <w:rsid w:val="00FC6174"/>
    <w:rsid w:val="00FC629C"/>
    <w:rsid w:val="00FC65A0"/>
    <w:rsid w:val="00FC6753"/>
    <w:rsid w:val="00FC6843"/>
    <w:rsid w:val="00FC6901"/>
    <w:rsid w:val="00FC6B41"/>
    <w:rsid w:val="00FC6B8F"/>
    <w:rsid w:val="00FC6D7C"/>
    <w:rsid w:val="00FC6D8C"/>
    <w:rsid w:val="00FC6E46"/>
    <w:rsid w:val="00FC6E7D"/>
    <w:rsid w:val="00FC7221"/>
    <w:rsid w:val="00FC733B"/>
    <w:rsid w:val="00FC73D8"/>
    <w:rsid w:val="00FC7451"/>
    <w:rsid w:val="00FC75EB"/>
    <w:rsid w:val="00FC791E"/>
    <w:rsid w:val="00FC7A1A"/>
    <w:rsid w:val="00FC7EAB"/>
    <w:rsid w:val="00FC7F93"/>
    <w:rsid w:val="00FC7FDA"/>
    <w:rsid w:val="00FD084C"/>
    <w:rsid w:val="00FD0A19"/>
    <w:rsid w:val="00FD0E8A"/>
    <w:rsid w:val="00FD10D2"/>
    <w:rsid w:val="00FD117F"/>
    <w:rsid w:val="00FD1608"/>
    <w:rsid w:val="00FD1705"/>
    <w:rsid w:val="00FD199E"/>
    <w:rsid w:val="00FD1A3D"/>
    <w:rsid w:val="00FD1A54"/>
    <w:rsid w:val="00FD1B7B"/>
    <w:rsid w:val="00FD1D5D"/>
    <w:rsid w:val="00FD2358"/>
    <w:rsid w:val="00FD235B"/>
    <w:rsid w:val="00FD2499"/>
    <w:rsid w:val="00FD24DB"/>
    <w:rsid w:val="00FD262B"/>
    <w:rsid w:val="00FD279F"/>
    <w:rsid w:val="00FD2804"/>
    <w:rsid w:val="00FD282A"/>
    <w:rsid w:val="00FD282E"/>
    <w:rsid w:val="00FD2895"/>
    <w:rsid w:val="00FD2916"/>
    <w:rsid w:val="00FD2A71"/>
    <w:rsid w:val="00FD2B27"/>
    <w:rsid w:val="00FD2C18"/>
    <w:rsid w:val="00FD2D37"/>
    <w:rsid w:val="00FD2EB2"/>
    <w:rsid w:val="00FD2EC8"/>
    <w:rsid w:val="00FD2EFA"/>
    <w:rsid w:val="00FD3124"/>
    <w:rsid w:val="00FD3377"/>
    <w:rsid w:val="00FD3440"/>
    <w:rsid w:val="00FD3545"/>
    <w:rsid w:val="00FD3665"/>
    <w:rsid w:val="00FD37DA"/>
    <w:rsid w:val="00FD3905"/>
    <w:rsid w:val="00FD3961"/>
    <w:rsid w:val="00FD3A06"/>
    <w:rsid w:val="00FD3C5A"/>
    <w:rsid w:val="00FD3E26"/>
    <w:rsid w:val="00FD3E66"/>
    <w:rsid w:val="00FD3EBC"/>
    <w:rsid w:val="00FD419C"/>
    <w:rsid w:val="00FD4249"/>
    <w:rsid w:val="00FD4898"/>
    <w:rsid w:val="00FD4CA7"/>
    <w:rsid w:val="00FD4CC0"/>
    <w:rsid w:val="00FD4CE8"/>
    <w:rsid w:val="00FD4E33"/>
    <w:rsid w:val="00FD5225"/>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A3D"/>
    <w:rsid w:val="00FD6AE8"/>
    <w:rsid w:val="00FD6B29"/>
    <w:rsid w:val="00FD6CB6"/>
    <w:rsid w:val="00FD6D13"/>
    <w:rsid w:val="00FD6F51"/>
    <w:rsid w:val="00FD6F9D"/>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4AE"/>
    <w:rsid w:val="00FE0510"/>
    <w:rsid w:val="00FE0657"/>
    <w:rsid w:val="00FE06AE"/>
    <w:rsid w:val="00FE0D43"/>
    <w:rsid w:val="00FE15F5"/>
    <w:rsid w:val="00FE1728"/>
    <w:rsid w:val="00FE17BF"/>
    <w:rsid w:val="00FE1B5E"/>
    <w:rsid w:val="00FE1CA8"/>
    <w:rsid w:val="00FE1DFD"/>
    <w:rsid w:val="00FE1FCE"/>
    <w:rsid w:val="00FE22FE"/>
    <w:rsid w:val="00FE2454"/>
    <w:rsid w:val="00FE24A0"/>
    <w:rsid w:val="00FE24C0"/>
    <w:rsid w:val="00FE28CB"/>
    <w:rsid w:val="00FE295E"/>
    <w:rsid w:val="00FE2A28"/>
    <w:rsid w:val="00FE2AD5"/>
    <w:rsid w:val="00FE2B7B"/>
    <w:rsid w:val="00FE2B96"/>
    <w:rsid w:val="00FE2BC0"/>
    <w:rsid w:val="00FE2C69"/>
    <w:rsid w:val="00FE2C79"/>
    <w:rsid w:val="00FE2F23"/>
    <w:rsid w:val="00FE3052"/>
    <w:rsid w:val="00FE3100"/>
    <w:rsid w:val="00FE3336"/>
    <w:rsid w:val="00FE35BC"/>
    <w:rsid w:val="00FE3735"/>
    <w:rsid w:val="00FE3768"/>
    <w:rsid w:val="00FE3CA4"/>
    <w:rsid w:val="00FE3D47"/>
    <w:rsid w:val="00FE40A2"/>
    <w:rsid w:val="00FE4113"/>
    <w:rsid w:val="00FE41A9"/>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29F"/>
    <w:rsid w:val="00FE65DB"/>
    <w:rsid w:val="00FE65E5"/>
    <w:rsid w:val="00FE6755"/>
    <w:rsid w:val="00FE676E"/>
    <w:rsid w:val="00FE68C4"/>
    <w:rsid w:val="00FE69BC"/>
    <w:rsid w:val="00FE6DEC"/>
    <w:rsid w:val="00FE6E86"/>
    <w:rsid w:val="00FE6F99"/>
    <w:rsid w:val="00FE700F"/>
    <w:rsid w:val="00FE7407"/>
    <w:rsid w:val="00FE74E2"/>
    <w:rsid w:val="00FE74FC"/>
    <w:rsid w:val="00FE754F"/>
    <w:rsid w:val="00FE756B"/>
    <w:rsid w:val="00FE761D"/>
    <w:rsid w:val="00FE7676"/>
    <w:rsid w:val="00FE76FA"/>
    <w:rsid w:val="00FE7800"/>
    <w:rsid w:val="00FE7896"/>
    <w:rsid w:val="00FE79E9"/>
    <w:rsid w:val="00FE7A09"/>
    <w:rsid w:val="00FE7A4C"/>
    <w:rsid w:val="00FE7B08"/>
    <w:rsid w:val="00FE7B3B"/>
    <w:rsid w:val="00FE7C38"/>
    <w:rsid w:val="00FE7D2A"/>
    <w:rsid w:val="00FE7F03"/>
    <w:rsid w:val="00FE7FC4"/>
    <w:rsid w:val="00FF01C5"/>
    <w:rsid w:val="00FF01E6"/>
    <w:rsid w:val="00FF0224"/>
    <w:rsid w:val="00FF0289"/>
    <w:rsid w:val="00FF02D6"/>
    <w:rsid w:val="00FF03D3"/>
    <w:rsid w:val="00FF060F"/>
    <w:rsid w:val="00FF06C5"/>
    <w:rsid w:val="00FF0757"/>
    <w:rsid w:val="00FF0895"/>
    <w:rsid w:val="00FF0B1A"/>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E4E"/>
    <w:rsid w:val="00FF213E"/>
    <w:rsid w:val="00FF25B9"/>
    <w:rsid w:val="00FF289D"/>
    <w:rsid w:val="00FF2A88"/>
    <w:rsid w:val="00FF2EA1"/>
    <w:rsid w:val="00FF31A8"/>
    <w:rsid w:val="00FF3361"/>
    <w:rsid w:val="00FF37C5"/>
    <w:rsid w:val="00FF3A12"/>
    <w:rsid w:val="00FF3B69"/>
    <w:rsid w:val="00FF3CFC"/>
    <w:rsid w:val="00FF3D3F"/>
    <w:rsid w:val="00FF3D56"/>
    <w:rsid w:val="00FF3D7D"/>
    <w:rsid w:val="00FF3FB4"/>
    <w:rsid w:val="00FF43AF"/>
    <w:rsid w:val="00FF43CE"/>
    <w:rsid w:val="00FF4447"/>
    <w:rsid w:val="00FF48AD"/>
    <w:rsid w:val="00FF48E0"/>
    <w:rsid w:val="00FF4989"/>
    <w:rsid w:val="00FF4BA4"/>
    <w:rsid w:val="00FF4E73"/>
    <w:rsid w:val="00FF5026"/>
    <w:rsid w:val="00FF5173"/>
    <w:rsid w:val="00FF51D0"/>
    <w:rsid w:val="00FF52CC"/>
    <w:rsid w:val="00FF52E3"/>
    <w:rsid w:val="00FF5320"/>
    <w:rsid w:val="00FF55AA"/>
    <w:rsid w:val="00FF5654"/>
    <w:rsid w:val="00FF58D9"/>
    <w:rsid w:val="00FF58FA"/>
    <w:rsid w:val="00FF5944"/>
    <w:rsid w:val="00FF5984"/>
    <w:rsid w:val="00FF59A6"/>
    <w:rsid w:val="00FF5A78"/>
    <w:rsid w:val="00FF5C85"/>
    <w:rsid w:val="00FF5D1A"/>
    <w:rsid w:val="00FF5DFA"/>
    <w:rsid w:val="00FF5EBA"/>
    <w:rsid w:val="00FF6054"/>
    <w:rsid w:val="00FF609A"/>
    <w:rsid w:val="00FF618C"/>
    <w:rsid w:val="00FF61F5"/>
    <w:rsid w:val="00FF66CB"/>
    <w:rsid w:val="00FF69F3"/>
    <w:rsid w:val="00FF6AC3"/>
    <w:rsid w:val="00FF6CF6"/>
    <w:rsid w:val="00FF707C"/>
    <w:rsid w:val="00FF70CB"/>
    <w:rsid w:val="00FF70CF"/>
    <w:rsid w:val="00FF72A3"/>
    <w:rsid w:val="00FF74BE"/>
    <w:rsid w:val="00FF78DB"/>
    <w:rsid w:val="00FF7A36"/>
    <w:rsid w:val="00FF7BE7"/>
    <w:rsid w:val="00FF7BF9"/>
    <w:rsid w:val="00FF7C2A"/>
    <w:rsid w:val="00FF7E5F"/>
    <w:rsid w:val="0E2BE4CE"/>
    <w:rsid w:val="121E3B94"/>
    <w:rsid w:val="138328B3"/>
    <w:rsid w:val="202559A9"/>
    <w:rsid w:val="2A86CD2D"/>
    <w:rsid w:val="37184341"/>
    <w:rsid w:val="3EC68381"/>
    <w:rsid w:val="417F48AF"/>
    <w:rsid w:val="4BD9424A"/>
    <w:rsid w:val="59BE80B8"/>
    <w:rsid w:val="5B4944A4"/>
    <w:rsid w:val="5FA5FBCB"/>
    <w:rsid w:val="5FF5E4C2"/>
    <w:rsid w:val="721071A0"/>
    <w:rsid w:val="72382E39"/>
    <w:rsid w:val="79F9B5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84845E0A-E161-4424-B306-38B2E678D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uiPriority w:val="99"/>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customStyle="1" w:styleId="TANChar">
    <w:name w:val="TAN Char"/>
    <w:link w:val="TAN"/>
    <w:qFormat/>
    <w:rsid w:val="004C51A7"/>
    <w:rPr>
      <w:rFonts w:ascii="Arial" w:hAnsi="Arial"/>
      <w:sz w:val="18"/>
      <w:lang w:eastAsia="en-US"/>
    </w:rPr>
  </w:style>
  <w:style w:type="paragraph" w:customStyle="1" w:styleId="ZchnZchn">
    <w:name w:val="Zchn Zchn"/>
    <w:semiHidden/>
    <w:qFormat/>
    <w:rsid w:val="004C51A7"/>
    <w:pPr>
      <w:keepNext/>
      <w:numPr>
        <w:numId w:val="42"/>
      </w:numPr>
      <w:autoSpaceDE w:val="0"/>
      <w:autoSpaceDN w:val="0"/>
      <w:adjustRightInd w:val="0"/>
      <w:spacing w:before="60" w:after="60"/>
      <w:jc w:val="both"/>
    </w:pPr>
    <w:rPr>
      <w:rFonts w:ascii="Arial" w:hAnsi="Arial" w:cs="Arial"/>
      <w:color w:val="0000FF"/>
      <w:kern w:val="2"/>
    </w:rPr>
  </w:style>
  <w:style w:type="character" w:styleId="UnresolvedMention">
    <w:name w:val="Unresolved Mention"/>
    <w:basedOn w:val="DefaultParagraphFont"/>
    <w:uiPriority w:val="99"/>
    <w:semiHidden/>
    <w:unhideWhenUsed/>
    <w:rsid w:val="00556B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0034605">
      <w:bodyDiv w:val="1"/>
      <w:marLeft w:val="0"/>
      <w:marRight w:val="0"/>
      <w:marTop w:val="0"/>
      <w:marBottom w:val="0"/>
      <w:divBdr>
        <w:top w:val="none" w:sz="0" w:space="0" w:color="auto"/>
        <w:left w:val="none" w:sz="0" w:space="0" w:color="auto"/>
        <w:bottom w:val="none" w:sz="0" w:space="0" w:color="auto"/>
        <w:right w:val="none" w:sz="0" w:space="0" w:color="auto"/>
      </w:divBdr>
      <w:divsChild>
        <w:div w:id="1136878015">
          <w:marLeft w:val="0"/>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4834895">
      <w:bodyDiv w:val="1"/>
      <w:marLeft w:val="0"/>
      <w:marRight w:val="0"/>
      <w:marTop w:val="0"/>
      <w:marBottom w:val="0"/>
      <w:divBdr>
        <w:top w:val="none" w:sz="0" w:space="0" w:color="auto"/>
        <w:left w:val="none" w:sz="0" w:space="0" w:color="auto"/>
        <w:bottom w:val="none" w:sz="0" w:space="0" w:color="auto"/>
        <w:right w:val="none" w:sz="0" w:space="0" w:color="auto"/>
      </w:divBdr>
      <w:divsChild>
        <w:div w:id="2008633307">
          <w:marLeft w:val="0"/>
          <w:marRight w:val="0"/>
          <w:marTop w:val="0"/>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68696238">
      <w:bodyDiv w:val="1"/>
      <w:marLeft w:val="0"/>
      <w:marRight w:val="0"/>
      <w:marTop w:val="0"/>
      <w:marBottom w:val="0"/>
      <w:divBdr>
        <w:top w:val="none" w:sz="0" w:space="0" w:color="auto"/>
        <w:left w:val="none" w:sz="0" w:space="0" w:color="auto"/>
        <w:bottom w:val="none" w:sz="0" w:space="0" w:color="auto"/>
        <w:right w:val="none" w:sz="0" w:space="0" w:color="auto"/>
      </w:divBdr>
      <w:divsChild>
        <w:div w:id="746152041">
          <w:marLeft w:val="0"/>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1529596">
      <w:bodyDiv w:val="1"/>
      <w:marLeft w:val="0"/>
      <w:marRight w:val="0"/>
      <w:marTop w:val="0"/>
      <w:marBottom w:val="0"/>
      <w:divBdr>
        <w:top w:val="none" w:sz="0" w:space="0" w:color="auto"/>
        <w:left w:val="none" w:sz="0" w:space="0" w:color="auto"/>
        <w:bottom w:val="none" w:sz="0" w:space="0" w:color="auto"/>
        <w:right w:val="none" w:sz="0" w:space="0" w:color="auto"/>
      </w:divBdr>
      <w:divsChild>
        <w:div w:id="1878199268">
          <w:marLeft w:val="0"/>
          <w:marRight w:val="0"/>
          <w:marTop w:val="0"/>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1707935">
      <w:bodyDiv w:val="1"/>
      <w:marLeft w:val="0"/>
      <w:marRight w:val="0"/>
      <w:marTop w:val="0"/>
      <w:marBottom w:val="0"/>
      <w:divBdr>
        <w:top w:val="none" w:sz="0" w:space="0" w:color="auto"/>
        <w:left w:val="none" w:sz="0" w:space="0" w:color="auto"/>
        <w:bottom w:val="none" w:sz="0" w:space="0" w:color="auto"/>
        <w:right w:val="none" w:sz="0" w:space="0" w:color="auto"/>
      </w:divBdr>
      <w:divsChild>
        <w:div w:id="1445464607">
          <w:marLeft w:val="0"/>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5642408">
      <w:bodyDiv w:val="1"/>
      <w:marLeft w:val="0"/>
      <w:marRight w:val="0"/>
      <w:marTop w:val="0"/>
      <w:marBottom w:val="0"/>
      <w:divBdr>
        <w:top w:val="none" w:sz="0" w:space="0" w:color="auto"/>
        <w:left w:val="none" w:sz="0" w:space="0" w:color="auto"/>
        <w:bottom w:val="none" w:sz="0" w:space="0" w:color="auto"/>
        <w:right w:val="none" w:sz="0" w:space="0" w:color="auto"/>
      </w:divBdr>
      <w:divsChild>
        <w:div w:id="1590188704">
          <w:marLeft w:val="0"/>
          <w:marRight w:val="0"/>
          <w:marTop w:val="0"/>
          <w:marBottom w:val="0"/>
          <w:divBdr>
            <w:top w:val="none" w:sz="0" w:space="0" w:color="auto"/>
            <w:left w:val="none" w:sz="0" w:space="0" w:color="auto"/>
            <w:bottom w:val="none" w:sz="0" w:space="0" w:color="auto"/>
            <w:right w:val="none" w:sz="0" w:space="0" w:color="auto"/>
          </w:divBdr>
        </w:div>
      </w:divsChild>
    </w:div>
    <w:div w:id="1407386860">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26023543">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209162">
      <w:bodyDiv w:val="1"/>
      <w:marLeft w:val="0"/>
      <w:marRight w:val="0"/>
      <w:marTop w:val="0"/>
      <w:marBottom w:val="0"/>
      <w:divBdr>
        <w:top w:val="none" w:sz="0" w:space="0" w:color="auto"/>
        <w:left w:val="none" w:sz="0" w:space="0" w:color="auto"/>
        <w:bottom w:val="none" w:sz="0" w:space="0" w:color="auto"/>
        <w:right w:val="none" w:sz="0" w:space="0" w:color="auto"/>
      </w:divBdr>
      <w:divsChild>
        <w:div w:id="1620143675">
          <w:marLeft w:val="0"/>
          <w:marRight w:val="0"/>
          <w:marTop w:val="0"/>
          <w:marBottom w:val="0"/>
          <w:divBdr>
            <w:top w:val="none" w:sz="0" w:space="0" w:color="auto"/>
            <w:left w:val="none" w:sz="0" w:space="0" w:color="auto"/>
            <w:bottom w:val="none" w:sz="0" w:space="0" w:color="auto"/>
            <w:right w:val="none" w:sz="0" w:space="0" w:color="auto"/>
          </w:divBdr>
        </w:div>
      </w:divsChild>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69500436">
      <w:bodyDiv w:val="1"/>
      <w:marLeft w:val="0"/>
      <w:marRight w:val="0"/>
      <w:marTop w:val="0"/>
      <w:marBottom w:val="0"/>
      <w:divBdr>
        <w:top w:val="none" w:sz="0" w:space="0" w:color="auto"/>
        <w:left w:val="none" w:sz="0" w:space="0" w:color="auto"/>
        <w:bottom w:val="none" w:sz="0" w:space="0" w:color="auto"/>
        <w:right w:val="none" w:sz="0" w:space="0" w:color="auto"/>
      </w:divBdr>
      <w:divsChild>
        <w:div w:id="1371144622">
          <w:marLeft w:val="0"/>
          <w:marRight w:val="0"/>
          <w:marTop w:val="0"/>
          <w:marBottom w:val="0"/>
          <w:divBdr>
            <w:top w:val="none" w:sz="0" w:space="0" w:color="auto"/>
            <w:left w:val="none" w:sz="0" w:space="0" w:color="auto"/>
            <w:bottom w:val="none" w:sz="0" w:space="0" w:color="auto"/>
            <w:right w:val="none" w:sz="0" w:space="0" w:color="auto"/>
          </w:divBdr>
        </w:div>
      </w:divsChild>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6440008">
      <w:bodyDiv w:val="1"/>
      <w:marLeft w:val="0"/>
      <w:marRight w:val="0"/>
      <w:marTop w:val="0"/>
      <w:marBottom w:val="0"/>
      <w:divBdr>
        <w:top w:val="none" w:sz="0" w:space="0" w:color="auto"/>
        <w:left w:val="none" w:sz="0" w:space="0" w:color="auto"/>
        <w:bottom w:val="none" w:sz="0" w:space="0" w:color="auto"/>
        <w:right w:val="none" w:sz="0" w:space="0" w:color="auto"/>
      </w:divBdr>
      <w:divsChild>
        <w:div w:id="440613258">
          <w:marLeft w:val="0"/>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ge.3gpp.org/rep/fs_6gspecs_new"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d023133112f9f3f1991bd3ec87f6da72">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c752d524801c04675e76d1c7f0b52b1c"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3.xml><?xml version="1.0" encoding="utf-8"?>
<ds:datastoreItem xmlns:ds="http://schemas.openxmlformats.org/officeDocument/2006/customXml" ds:itemID="{8C84F52D-3146-4074-A3D3-5011E89DE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5</Pages>
  <Words>1812</Words>
  <Characters>10964</Characters>
  <Application>Microsoft Office Word</Application>
  <DocSecurity>0</DocSecurity>
  <Lines>149</Lines>
  <Paragraphs>68</Paragraphs>
  <ScaleCrop>false</ScaleCrop>
  <Company>Qualcomm Inc.</Company>
  <LinksUpToDate>false</LinksUpToDate>
  <CharactersWithSpaces>12722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(Jahidur)</dc:creator>
  <cp:keywords/>
  <cp:lastModifiedBy>Stefan Brueck</cp:lastModifiedBy>
  <cp:revision>2807</cp:revision>
  <cp:lastPrinted>2020-02-15T09:06:00Z</cp:lastPrinted>
  <dcterms:created xsi:type="dcterms:W3CDTF">2024-07-29T18:06:00Z</dcterms:created>
  <dcterms:modified xsi:type="dcterms:W3CDTF">2025-11-07T21:59:00Z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